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45DB" w:rsidRDefault="009D45DB" w:rsidP="00124469"/>
    <w:p w:rsidR="009D45DB" w:rsidRDefault="009D45DB"/>
    <w:p w:rsidR="009D45DB" w:rsidRPr="001C1240" w:rsidRDefault="009D45DB">
      <w:r>
        <w:t xml:space="preserve">База данных «Учёт печатных изданий» создана в </w:t>
      </w:r>
      <w:r>
        <w:rPr>
          <w:lang w:val="en-US"/>
        </w:rPr>
        <w:t>access</w:t>
      </w:r>
      <w:r w:rsidRPr="001C1240">
        <w:t xml:space="preserve"> </w:t>
      </w:r>
      <w:r>
        <w:t>2007, может быть использована для предприятия или в качестве курсовой и дипломной работы.</w:t>
      </w:r>
    </w:p>
    <w:p w:rsidR="009D45DB" w:rsidRPr="003E4C6F" w:rsidRDefault="009D45DB">
      <w:r>
        <w:t>Главная форма готовой базы данных «Учёт печатных изданий»</w:t>
      </w:r>
    </w:p>
    <w:p w:rsidR="009D45DB" w:rsidRDefault="009D45DB">
      <w:r w:rsidRPr="00250983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60.5pt;height:279pt;visibility:visible">
            <v:imagedata r:id="rId5" o:title=""/>
          </v:shape>
        </w:pict>
      </w:r>
    </w:p>
    <w:p w:rsidR="009D45DB" w:rsidRDefault="009D45DB">
      <w:bookmarkStart w:id="0" w:name="OLE_LINK1"/>
      <w:bookmarkStart w:id="1" w:name="OLE_LINK2"/>
      <w:r>
        <w:t>Форма прихода новых печатных изданий:</w:t>
      </w:r>
    </w:p>
    <w:bookmarkEnd w:id="0"/>
    <w:bookmarkEnd w:id="1"/>
    <w:p w:rsidR="009D45DB" w:rsidRDefault="009D45DB">
      <w:r w:rsidRPr="00250983">
        <w:rPr>
          <w:noProof/>
          <w:lang w:eastAsia="ru-RU"/>
        </w:rPr>
        <w:pict>
          <v:shape id="Рисунок 2" o:spid="_x0000_i1026" type="#_x0000_t75" style="width:460.5pt;height:279pt;visibility:visible">
            <v:imagedata r:id="rId6" o:title=""/>
          </v:shape>
        </w:pict>
      </w:r>
    </w:p>
    <w:p w:rsidR="009D45DB" w:rsidRDefault="009D45DB" w:rsidP="003E4C6F">
      <w:r>
        <w:t>Форма прихода имеющихся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3" o:spid="_x0000_i1027" type="#_x0000_t75" style="width:460.5pt;height:279pt;visibility:visible">
            <v:imagedata r:id="rId7" o:title=""/>
          </v:shape>
        </w:pict>
      </w:r>
    </w:p>
    <w:p w:rsidR="009D45DB" w:rsidRDefault="009D45DB">
      <w:r>
        <w:t>Форма переоценки печатных изданий (только в категории цены и в учёте печатных изданий):</w:t>
      </w:r>
    </w:p>
    <w:p w:rsidR="009D45DB" w:rsidRDefault="009D45DB">
      <w:r w:rsidRPr="00250983">
        <w:rPr>
          <w:noProof/>
          <w:lang w:eastAsia="ru-RU"/>
        </w:rPr>
        <w:pict>
          <v:shape id="Рисунок 4" o:spid="_x0000_i1028" type="#_x0000_t75" style="width:460.5pt;height:279pt;visibility:visible">
            <v:imagedata r:id="rId8" o:title=""/>
          </v:shape>
        </w:pict>
      </w:r>
    </w:p>
    <w:p w:rsidR="009D45DB" w:rsidRDefault="009D45DB" w:rsidP="003E4C6F">
      <w:r>
        <w:t>Форма учёта печатных изданий:</w:t>
      </w:r>
    </w:p>
    <w:p w:rsidR="009D45DB" w:rsidRDefault="009D45DB"/>
    <w:p w:rsidR="009D45DB" w:rsidRDefault="009D45DB">
      <w:r w:rsidRPr="00250983">
        <w:rPr>
          <w:noProof/>
          <w:lang w:eastAsia="ru-RU"/>
        </w:rPr>
        <w:pict>
          <v:shape id="Рисунок 5" o:spid="_x0000_i1029" type="#_x0000_t75" style="width:460.5pt;height:279pt;visibility:visible">
            <v:imagedata r:id="rId9" o:title=""/>
          </v:shape>
        </w:pict>
      </w:r>
    </w:p>
    <w:p w:rsidR="009D45DB" w:rsidRDefault="009D45DB" w:rsidP="003E4C6F">
      <w:r>
        <w:t>Меню Выдача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6" o:spid="_x0000_i1030" type="#_x0000_t75" style="width:460.5pt;height:279pt;visibility:visible">
            <v:imagedata r:id="rId10" o:title=""/>
          </v:shape>
        </w:pict>
      </w:r>
    </w:p>
    <w:p w:rsidR="009D45DB" w:rsidRDefault="009D45DB" w:rsidP="003E4C6F">
      <w:r>
        <w:t>Форма Выдача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7" o:spid="_x0000_i1031" type="#_x0000_t75" style="width:460.5pt;height:279pt;visibility:visible">
            <v:imagedata r:id="rId11" o:title=""/>
          </v:shape>
        </w:pict>
      </w:r>
    </w:p>
    <w:p w:rsidR="009D45DB" w:rsidRDefault="009D45DB" w:rsidP="003E4C6F">
      <w:r>
        <w:t>Форма для заполнения накладной М-15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8" o:spid="_x0000_i1032" type="#_x0000_t75" style="width:460.5pt;height:279pt;visibility:visible">
            <v:imagedata r:id="rId12" o:title=""/>
          </v:shape>
        </w:pict>
      </w:r>
    </w:p>
    <w:p w:rsidR="009D45DB" w:rsidRDefault="009D45DB">
      <w:r>
        <w:t>Отчёт по накладной М-15:</w:t>
      </w:r>
    </w:p>
    <w:p w:rsidR="009D45DB" w:rsidRDefault="009D45DB">
      <w:r w:rsidRPr="00250983">
        <w:rPr>
          <w:noProof/>
          <w:lang w:eastAsia="ru-RU"/>
        </w:rPr>
        <w:pict>
          <v:shape id="Рисунок 9" o:spid="_x0000_i1033" type="#_x0000_t75" style="width:460.5pt;height:279pt;visibility:visible">
            <v:imagedata r:id="rId13" o:title=""/>
          </v:shape>
        </w:pict>
      </w:r>
    </w:p>
    <w:p w:rsidR="009D45DB" w:rsidRDefault="009D45DB" w:rsidP="0013593D">
      <w:r>
        <w:t>Форма заполнения накладной-требования М-11 для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10" o:spid="_x0000_i1034" type="#_x0000_t75" style="width:460.5pt;height:279pt;visibility:visible">
            <v:imagedata r:id="rId14" o:title=""/>
          </v:shape>
        </w:pict>
      </w:r>
    </w:p>
    <w:p w:rsidR="009D45DB" w:rsidRDefault="009D45DB">
      <w:r>
        <w:t>Отчёт по накладной-требованию:</w:t>
      </w:r>
    </w:p>
    <w:p w:rsidR="009D45DB" w:rsidRDefault="009D45DB">
      <w:r w:rsidRPr="00250983">
        <w:rPr>
          <w:noProof/>
          <w:lang w:eastAsia="ru-RU"/>
        </w:rPr>
        <w:pict>
          <v:shape id="Рисунок 11" o:spid="_x0000_i1035" type="#_x0000_t75" style="width:460.5pt;height:279pt;visibility:visible">
            <v:imagedata r:id="rId15" o:title=""/>
          </v:shape>
        </w:pict>
      </w:r>
    </w:p>
    <w:p w:rsidR="009D45DB" w:rsidRDefault="009D45DB" w:rsidP="0013593D">
      <w:r>
        <w:t>Форма выборки нулевых позиций печатных изданий (нет в наличии):</w:t>
      </w:r>
    </w:p>
    <w:p w:rsidR="009D45DB" w:rsidRDefault="009D45DB">
      <w:r w:rsidRPr="00250983">
        <w:rPr>
          <w:noProof/>
          <w:lang w:eastAsia="ru-RU"/>
        </w:rPr>
        <w:pict>
          <v:shape id="Рисунок 12" o:spid="_x0000_i1036" type="#_x0000_t75" style="width:460.5pt;height:279pt;visibility:visible">
            <v:imagedata r:id="rId16" o:title=""/>
          </v:shape>
        </w:pict>
      </w:r>
    </w:p>
    <w:p w:rsidR="009D45DB" w:rsidRDefault="009D45DB" w:rsidP="0013593D">
      <w:r>
        <w:t>Форма выбора категории цены для фильтрации печатных изданий:</w:t>
      </w:r>
    </w:p>
    <w:p w:rsidR="009D45DB" w:rsidRDefault="009D45DB"/>
    <w:p w:rsidR="009D45DB" w:rsidRDefault="009D45DB">
      <w:r w:rsidRPr="00250983">
        <w:rPr>
          <w:noProof/>
          <w:lang w:eastAsia="ru-RU"/>
        </w:rPr>
        <w:pict>
          <v:shape id="Рисунок 13" o:spid="_x0000_i1037" type="#_x0000_t75" style="width:460.5pt;height:279pt;visibility:visible">
            <v:imagedata r:id="rId17" o:title=""/>
          </v:shape>
        </w:pict>
      </w:r>
    </w:p>
    <w:p w:rsidR="009D45DB" w:rsidRDefault="009D45DB" w:rsidP="0013593D">
      <w:r>
        <w:t>Форма с результатами фильтрации по категории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14" o:spid="_x0000_i1038" type="#_x0000_t75" style="width:460.5pt;height:279pt;visibility:visible">
            <v:imagedata r:id="rId18" o:title=""/>
          </v:shape>
        </w:pict>
      </w:r>
    </w:p>
    <w:p w:rsidR="009D45DB" w:rsidRDefault="009D45DB" w:rsidP="0013593D">
      <w:r>
        <w:t>Форма Выданные печатные издания:</w:t>
      </w:r>
    </w:p>
    <w:p w:rsidR="009D45DB" w:rsidRDefault="009D45DB">
      <w:r w:rsidRPr="00250983">
        <w:rPr>
          <w:noProof/>
          <w:lang w:eastAsia="ru-RU"/>
        </w:rPr>
        <w:pict>
          <v:shape id="Рисунок 15" o:spid="_x0000_i1039" type="#_x0000_t75" style="width:460.5pt;height:279pt;visibility:visible">
            <v:imagedata r:id="rId19" o:title=""/>
          </v:shape>
        </w:pict>
      </w:r>
    </w:p>
    <w:p w:rsidR="009D45DB" w:rsidRDefault="009D45DB" w:rsidP="0013593D">
      <w:r>
        <w:t>Меню Списание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16" o:spid="_x0000_i1040" type="#_x0000_t75" style="width:460.5pt;height:279pt;visibility:visible">
            <v:imagedata r:id="rId20" o:title=""/>
          </v:shape>
        </w:pict>
      </w:r>
    </w:p>
    <w:p w:rsidR="009D45DB" w:rsidRDefault="009D45DB" w:rsidP="0013593D">
      <w:r>
        <w:t>Форма для списания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17" o:spid="_x0000_i1041" type="#_x0000_t75" style="width:460.5pt;height:279pt;visibility:visible">
            <v:imagedata r:id="rId21" o:title=""/>
          </v:shape>
        </w:pict>
      </w:r>
    </w:p>
    <w:p w:rsidR="009D45DB" w:rsidRDefault="009D45DB" w:rsidP="0013593D">
      <w:r>
        <w:t>Форма Списанные печатные издания:</w:t>
      </w:r>
    </w:p>
    <w:p w:rsidR="009D45DB" w:rsidRDefault="009D45DB">
      <w:r w:rsidRPr="00250983">
        <w:rPr>
          <w:noProof/>
          <w:lang w:eastAsia="ru-RU"/>
        </w:rPr>
        <w:pict>
          <v:shape id="Рисунок 18" o:spid="_x0000_i1042" type="#_x0000_t75" style="width:460.5pt;height:279pt;visibility:visible">
            <v:imagedata r:id="rId22" o:title=""/>
          </v:shape>
        </w:pict>
      </w:r>
    </w:p>
    <w:p w:rsidR="009D45DB" w:rsidRDefault="009D45DB" w:rsidP="0013593D">
      <w:r>
        <w:t>Форма выбора грузополучателя для лицевых счетов печатных изданий:</w:t>
      </w:r>
    </w:p>
    <w:p w:rsidR="009D45DB" w:rsidRDefault="009D45DB"/>
    <w:p w:rsidR="009D45DB" w:rsidRDefault="009D45DB">
      <w:r w:rsidRPr="00250983">
        <w:rPr>
          <w:noProof/>
          <w:lang w:eastAsia="ru-RU"/>
        </w:rPr>
        <w:pict>
          <v:shape id="Рисунок 19" o:spid="_x0000_i1043" type="#_x0000_t75" style="width:460.5pt;height:279pt;visibility:visible">
            <v:imagedata r:id="rId23" o:title=""/>
          </v:shape>
        </w:pict>
      </w:r>
    </w:p>
    <w:p w:rsidR="009D45DB" w:rsidRDefault="009D45DB" w:rsidP="0013593D">
      <w:r>
        <w:t>Форма Лицевые счета для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20" o:spid="_x0000_i1044" type="#_x0000_t75" style="width:460.5pt;height:279pt;visibility:visible">
            <v:imagedata r:id="rId24" o:title=""/>
          </v:shape>
        </w:pict>
      </w:r>
    </w:p>
    <w:p w:rsidR="009D45DB" w:rsidRDefault="009D45DB" w:rsidP="0013593D">
      <w:r>
        <w:t>Отчёт о наличии  печатных изданий:</w:t>
      </w:r>
    </w:p>
    <w:p w:rsidR="009D45DB" w:rsidRDefault="009D45DB"/>
    <w:p w:rsidR="009D45DB" w:rsidRDefault="009D45DB">
      <w:r w:rsidRPr="00250983">
        <w:rPr>
          <w:noProof/>
          <w:lang w:eastAsia="ru-RU"/>
        </w:rPr>
        <w:pict>
          <v:shape id="Рисунок 21" o:spid="_x0000_i1045" type="#_x0000_t75" style="width:460.5pt;height:279pt;visibility:visible">
            <v:imagedata r:id="rId25" o:title=""/>
          </v:shape>
        </w:pict>
      </w:r>
    </w:p>
    <w:p w:rsidR="009D45DB" w:rsidRDefault="009D45DB" w:rsidP="0013593D">
      <w:r>
        <w:t>Форма категории цен печатных изданий:</w:t>
      </w:r>
    </w:p>
    <w:p w:rsidR="009D45DB" w:rsidRDefault="009D45DB">
      <w:r w:rsidRPr="00250983">
        <w:rPr>
          <w:noProof/>
          <w:lang w:eastAsia="ru-RU"/>
        </w:rPr>
        <w:pict>
          <v:shape id="Рисунок 22" o:spid="_x0000_i1046" type="#_x0000_t75" style="width:460.5pt;height:279pt;visibility:visible">
            <v:imagedata r:id="rId26" o:title=""/>
          </v:shape>
        </w:pict>
      </w:r>
    </w:p>
    <w:sectPr w:rsidR="009D45DB" w:rsidSect="00AD61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20084C"/>
    <w:multiLevelType w:val="hybridMultilevel"/>
    <w:tmpl w:val="1C16FE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11EF5"/>
    <w:rsid w:val="00124469"/>
    <w:rsid w:val="0013593D"/>
    <w:rsid w:val="001C1240"/>
    <w:rsid w:val="00250983"/>
    <w:rsid w:val="00386F5F"/>
    <w:rsid w:val="003E4C6F"/>
    <w:rsid w:val="00481AA8"/>
    <w:rsid w:val="005424BC"/>
    <w:rsid w:val="006311AE"/>
    <w:rsid w:val="007175D9"/>
    <w:rsid w:val="008A29A9"/>
    <w:rsid w:val="00963C51"/>
    <w:rsid w:val="009D45DB"/>
    <w:rsid w:val="009E24B0"/>
    <w:rsid w:val="009F69DE"/>
    <w:rsid w:val="00AD61C1"/>
    <w:rsid w:val="00D11EF5"/>
    <w:rsid w:val="00D829DC"/>
    <w:rsid w:val="00E21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63C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63C51"/>
    <w:rPr>
      <w:rFonts w:ascii="Tahoma" w:hAnsi="Tahoma"/>
      <w:sz w:val="16"/>
    </w:rPr>
  </w:style>
  <w:style w:type="character" w:styleId="Hyperlink">
    <w:name w:val="Hyperlink"/>
    <w:basedOn w:val="DefaultParagraphFont"/>
    <w:uiPriority w:val="99"/>
    <w:rsid w:val="00124469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0428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84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118</TotalTime>
  <Pages>11</Pages>
  <Words>177</Words>
  <Characters>1013</Characters>
  <Application>Microsoft Office Word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service3</cp:lastModifiedBy>
  <cp:revision>12</cp:revision>
  <dcterms:created xsi:type="dcterms:W3CDTF">2014-04-15T17:06:00Z</dcterms:created>
  <dcterms:modified xsi:type="dcterms:W3CDTF">2017-11-30T07:37:00Z</dcterms:modified>
</cp:coreProperties>
</file>