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50E" w:rsidRPr="005F0E42" w:rsidRDefault="0075650E" w:rsidP="00B47192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 w:rsidP="005F0E42">
      <w:pPr>
        <w:pStyle w:val="NormalWeb"/>
        <w:spacing w:before="0" w:after="0"/>
        <w:ind w:left="360"/>
      </w:pPr>
      <w:r w:rsidRPr="005F0E42">
        <w:t>Курсовая база данных «</w:t>
      </w:r>
      <w:r w:rsidRPr="005F0E42">
        <w:rPr>
          <w:noProof/>
        </w:rPr>
        <w:t>Бухгалтерская система оптовой фирмы</w:t>
      </w:r>
      <w:r w:rsidRPr="005F0E42">
        <w:t>» создана в access 2010 и преобразована в access 2003, поэтому откроется в access 2003, 2007, 2010.</w:t>
      </w:r>
    </w:p>
    <w:p w:rsidR="0075650E" w:rsidRPr="005F0E42" w:rsidRDefault="0075650E" w:rsidP="005F0E42">
      <w:pPr>
        <w:pStyle w:val="NormalWeb"/>
        <w:spacing w:before="0" w:after="0"/>
        <w:ind w:left="360"/>
      </w:pPr>
    </w:p>
    <w:p w:rsidR="0075650E" w:rsidRPr="00787C8B" w:rsidRDefault="0075650E" w:rsidP="005F0E42">
      <w:pPr>
        <w:pStyle w:val="NormalWeb"/>
        <w:spacing w:before="0" w:after="0"/>
        <w:ind w:left="360"/>
      </w:pPr>
      <w:r w:rsidRPr="005F0E42">
        <w:t>Задание:</w:t>
      </w:r>
      <w:r>
        <w:t xml:space="preserve"> создать курсовую базу</w:t>
      </w:r>
      <w:r w:rsidRPr="00787C8B">
        <w:t xml:space="preserve"> данных «Бухгалтерская система оптовой фирмы»</w:t>
      </w:r>
      <w:r>
        <w:t xml:space="preserve"> в </w:t>
      </w:r>
      <w:r>
        <w:rPr>
          <w:lang w:val="en-US"/>
        </w:rPr>
        <w:t>access</w:t>
      </w:r>
      <w:r>
        <w:t>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Готовая база данных «Бухгалтерская система оптовой фирмы»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Главная кнопочная форма готовой базы данных «Бухгалтерская система оптовой фирм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">
            <v:imagedata r:id="rId5" o:title="" cropbottom="-39f" cropright="-35f"/>
          </v:shape>
        </w:pict>
      </w:r>
    </w:p>
    <w:p w:rsidR="0075650E" w:rsidRPr="005F0E42" w:rsidRDefault="0075650E" w:rsidP="009B79E6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 Главная кнопочная форма готовой базы данных «Бухгалтерская система оптовой фирмы»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" o:spid="_x0000_i1026" type="#_x0000_t75" alt="Форма «Ведомость накладных»: всех, приходных накладных, расходных накладных, возврата поставщикам, возврата от покупателей." style="width:468pt;height:263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">
            <v:imagedata r:id="rId6" o:title="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2 Форма «Ведомость накладных»: всех, приходных накладных, расходных накладных, возврата поставщикам, возврата от покупателей.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7" type="#_x0000_t75" alt="Форма «Накладная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">
            <v:imagedata r:id="rId7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3 Форма «Накладная»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28" type="#_x0000_t75" alt="Отчёт по накладной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">
            <v:imagedata r:id="rId8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4 Отчёт по накладной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29" type="#_x0000_t75" alt="Форма «Ведомость платежей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">
            <v:imagedata r:id="rId9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5 Форма «Ведомость платежей»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30" type="#_x0000_t75" alt="Форма «Платеж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">
            <v:imagedata r:id="rId10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6 Форма «Платежи»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31" type="#_x0000_t75" alt="Отчёт по платежу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">
            <v:imagedata r:id="rId11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7 Отчёт по платежу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2" type="#_x0000_t75" alt="Страница главной кнопочной формы Справочники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">
            <v:imagedata r:id="rId12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8 Страница главной кнопочной формы Справочники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33" type="#_x0000_t75" alt="Форма «Производител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">
            <v:imagedata r:id="rId13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9 Форма «Производители»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34" type="#_x0000_t75" alt="Форма «Товарные групп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">
            <v:imagedata r:id="rId14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10 Форма «Товарные группы»</w:t>
      </w:r>
    </w:p>
    <w:p w:rsidR="0075650E" w:rsidRPr="005F0E42" w:rsidRDefault="0075650E" w:rsidP="00DB5EF6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1" o:spid="_x0000_i1035" type="#_x0000_t75" alt="Форма «Товар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">
            <v:imagedata r:id="rId15" o:title="" cropbottom="-39f" cropright="-35f"/>
          </v:shape>
        </w:pict>
      </w:r>
      <w:r w:rsidRPr="005F0E42">
        <w:rPr>
          <w:rFonts w:ascii="Times New Roman" w:hAnsi="Times New Roman"/>
          <w:sz w:val="24"/>
          <w:szCs w:val="24"/>
        </w:rPr>
        <w:t>Рис. 11 Форма «Товары»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36" type="#_x0000_t75" alt="Форма «Справочник организаций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">
            <v:imagedata r:id="rId16" o:title="" cropbottom="-39f" cropright="-35f"/>
          </v:shape>
        </w:pict>
      </w:r>
    </w:p>
    <w:p w:rsidR="0075650E" w:rsidRPr="005F0E42" w:rsidRDefault="0075650E" w:rsidP="00DB5EF6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12 Форма «Справочник организаций»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37" type="#_x0000_t75" alt="Отчёт «Движение денежных средств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">
            <v:imagedata r:id="rId17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13 Отчёт «Движение денежных средств»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38" type="#_x0000_t75" alt="Схема данных готовой базы данных «Бухгалтерская система оптовой фирмы» отображает связи таблиц: Справочник организаций, Накладные, Платежи, Состав накладной, Товары, Товарные группы, Производители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">
            <v:imagedata r:id="rId18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14 Схема данных готовой базы данных «Бухгалтерская система оптовой фирмы» отображает связи таблиц: Справочник организаций, Накладные, Платежи, Состав накладной, Товары, Товарные группы, Производители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39" type="#_x0000_t75" alt="Структура таблицы Накладные: № накладной, тип накладной, дата, организация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">
            <v:imagedata r:id="rId19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15 Структура таблицы Накладные: № накладной, тип накладной, дата, организация.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40" type="#_x0000_t75" alt="Структура таблицы Платежи: № платежа, № накладной, дата выписки, дата платежа, сумма, назначение платежа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">
            <v:imagedata r:id="rId20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16 Структура таблицы Платежи: № платежа, № накладной, дата выписки, дата платежа, сумма, назначение платежа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1" type="#_x0000_t75" alt="Структура таблицы Производители: код производителя, наименование производителя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">
            <v:imagedata r:id="rId21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17 Структура таблицы Производители: код производителя, наименование производителя.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42" type="#_x0000_t75" alt="Структура таблицы Состав накладной: № накладной, артикул, цена, количество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">
            <v:imagedata r:id="rId22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18 Структура таблицы Состав накладной: № накладной, артикул, цена, количество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43" type="#_x0000_t75" alt="Структура таблицы Справочник организаций: код, наименование, поставщик, покупатель, город, страна, ИНН, БИК, банк, счёт №, главный бухгалтер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">
            <v:imagedata r:id="rId23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19 Структура таблицы Справочник организаций: код, наименование, поставщик, покупатель, город, страна, ИНН, БИК, банк, счёт №, главный бухгалтер.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0" o:spid="_x0000_i1044" type="#_x0000_t75" alt="Структура таблицы Товарные группы: код группы, наименование группы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">
            <v:imagedata r:id="rId24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20 Структура таблицы Товарные группы: код группы, наименование группы.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5" type="#_x0000_t75" alt="Структура таблицы Товары: артикул, наименование товара, группа, производитель, единица измерения, цена реализации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">
            <v:imagedata r:id="rId25" o:title="" cropbottom="-39f" cropright="-35f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Рис. 21 Структура таблицы Товары: артикул, наименование товара, группа, производитель, единица измерения, цена реализации.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Запросы в режиме конструктора: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6" type="#_x0000_t75" style="width:461.25pt;height:246pt;visibility:visible">
            <v:imagedata r:id="rId26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3" o:spid="_x0000_i1047" type="#_x0000_t75" style="width:461.25pt;height:246pt;visibility:visible">
            <v:imagedata r:id="rId27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sz w:val="24"/>
          <w:szCs w:val="24"/>
        </w:rPr>
        <w:t>Макросы в режиме конструктора: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4" o:spid="_x0000_i1048" type="#_x0000_t75" style="width:461.25pt;height:246pt;visibility:visible">
            <v:imagedata r:id="rId28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9" type="#_x0000_t75" style="width:461.25pt;height:246pt;visibility:visible">
            <v:imagedata r:id="rId29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6" o:spid="_x0000_i1050" type="#_x0000_t75" style="width:461.25pt;height:246pt;visibility:visible">
            <v:imagedata r:id="rId30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51" type="#_x0000_t75" style="width:461.25pt;height:246pt;visibility:visible">
            <v:imagedata r:id="rId31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52" type="#_x0000_t75" style="width:461.25pt;height:246pt;visibility:visible">
            <v:imagedata r:id="rId32" o:title=""/>
          </v:shape>
        </w:pic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  <w:r w:rsidRPr="00154543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53" type="#_x0000_t75" style="width:461.25pt;height:246pt;visibility:visible">
            <v:imagedata r:id="rId33" o:title=""/>
          </v:shape>
        </w:pict>
      </w:r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ек </w:t>
      </w:r>
      <w:hyperlink r:id="rId34" w:tgtFrame="_blank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Магазин игрушек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Сведения по учёту материалов на складе. </w:t>
      </w:r>
      <w:hyperlink r:id="rId35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(БД), содержащую сведения по учёту материалов на складе.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 «Склад» MS Access </w:t>
      </w:r>
      <w:hyperlink r:id="rId36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«Склад» MS Access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«Заказчики на товар» MS Access </w:t>
      </w:r>
      <w:hyperlink r:id="rId37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«Заказчики на товар» MS Access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«Строительный магазин»  </w:t>
      </w:r>
      <w:hyperlink r:id="rId38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«Строительный магазин» MS Access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 «Экспедитор»  </w:t>
      </w:r>
      <w:hyperlink r:id="rId39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«Экспедитор» MS Access</w:t>
        </w:r>
      </w:hyperlink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 «Оптовый магазин. Учет продаж товара» MS Access </w:t>
      </w:r>
      <w:hyperlink r:id="rId40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«Оптовый магазин. Учет продаж товара» MS Access</w:t>
        </w:r>
      </w:hyperlink>
    </w:p>
    <w:p w:rsidR="0075650E" w:rsidRPr="005F0E42" w:rsidRDefault="0075650E" w:rsidP="005F0E42">
      <w:pPr>
        <w:numPr>
          <w:ilvl w:val="0"/>
          <w:numId w:val="1"/>
        </w:numPr>
        <w:shd w:val="clear" w:color="auto" w:fill="F8F8F8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  «Оптовая база. Движение товаров» MS Access </w:t>
      </w:r>
      <w:hyperlink r:id="rId41" w:history="1">
        <w:r w:rsidRPr="005F0E42">
          <w:rPr>
            <w:rFonts w:ascii="Times New Roman" w:hAnsi="Times New Roman"/>
            <w:color w:val="8B8881"/>
            <w:sz w:val="24"/>
            <w:szCs w:val="24"/>
            <w:u w:val="single"/>
            <w:lang w:eastAsia="ru-RU"/>
          </w:rPr>
          <w:t>Скачать базу данных (БД) «Оптовая база. Движение товаров» MS Access</w:t>
        </w:r>
      </w:hyperlink>
      <w:r w:rsidRPr="005F0E42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75650E" w:rsidRPr="005F0E42" w:rsidRDefault="0075650E">
      <w:pPr>
        <w:rPr>
          <w:rFonts w:ascii="Times New Roman" w:hAnsi="Times New Roman"/>
          <w:sz w:val="24"/>
          <w:szCs w:val="24"/>
        </w:rPr>
      </w:pPr>
    </w:p>
    <w:sectPr w:rsidR="0075650E" w:rsidRPr="005F0E42" w:rsidSect="00A811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F05676"/>
    <w:multiLevelType w:val="hybridMultilevel"/>
    <w:tmpl w:val="98384B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97F4546"/>
    <w:multiLevelType w:val="hybridMultilevel"/>
    <w:tmpl w:val="97366C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52209"/>
    <w:rsid w:val="0000124E"/>
    <w:rsid w:val="00004113"/>
    <w:rsid w:val="00017506"/>
    <w:rsid w:val="00021400"/>
    <w:rsid w:val="0002204D"/>
    <w:rsid w:val="000265D9"/>
    <w:rsid w:val="000354FA"/>
    <w:rsid w:val="00042A56"/>
    <w:rsid w:val="000445F2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5F6A"/>
    <w:rsid w:val="00066198"/>
    <w:rsid w:val="000667CD"/>
    <w:rsid w:val="00071B5D"/>
    <w:rsid w:val="0007223B"/>
    <w:rsid w:val="00073CC7"/>
    <w:rsid w:val="00077B30"/>
    <w:rsid w:val="00086577"/>
    <w:rsid w:val="00086EE2"/>
    <w:rsid w:val="00094C0C"/>
    <w:rsid w:val="000A54F2"/>
    <w:rsid w:val="000B1907"/>
    <w:rsid w:val="000B4EE8"/>
    <w:rsid w:val="000C2096"/>
    <w:rsid w:val="000C3754"/>
    <w:rsid w:val="000C6C62"/>
    <w:rsid w:val="000D07F7"/>
    <w:rsid w:val="000D2C00"/>
    <w:rsid w:val="000D4555"/>
    <w:rsid w:val="000D792E"/>
    <w:rsid w:val="000E0919"/>
    <w:rsid w:val="000E17F2"/>
    <w:rsid w:val="000E1C0A"/>
    <w:rsid w:val="000E2272"/>
    <w:rsid w:val="000E3ECE"/>
    <w:rsid w:val="000F3AED"/>
    <w:rsid w:val="00111E90"/>
    <w:rsid w:val="00116036"/>
    <w:rsid w:val="00116F2A"/>
    <w:rsid w:val="001358F6"/>
    <w:rsid w:val="00140985"/>
    <w:rsid w:val="001460A6"/>
    <w:rsid w:val="001504DE"/>
    <w:rsid w:val="00151BF0"/>
    <w:rsid w:val="00154543"/>
    <w:rsid w:val="0016383D"/>
    <w:rsid w:val="00173275"/>
    <w:rsid w:val="001854C3"/>
    <w:rsid w:val="00186745"/>
    <w:rsid w:val="001873C0"/>
    <w:rsid w:val="00196001"/>
    <w:rsid w:val="001A0FA1"/>
    <w:rsid w:val="001A22A4"/>
    <w:rsid w:val="001A2A4C"/>
    <w:rsid w:val="001A31CA"/>
    <w:rsid w:val="001A3890"/>
    <w:rsid w:val="001A5622"/>
    <w:rsid w:val="001A574E"/>
    <w:rsid w:val="001A5E54"/>
    <w:rsid w:val="001B6986"/>
    <w:rsid w:val="001D25E4"/>
    <w:rsid w:val="001D4764"/>
    <w:rsid w:val="001E37E7"/>
    <w:rsid w:val="001F1B19"/>
    <w:rsid w:val="001F38C3"/>
    <w:rsid w:val="001F58B5"/>
    <w:rsid w:val="00206AE2"/>
    <w:rsid w:val="00216E08"/>
    <w:rsid w:val="002342C0"/>
    <w:rsid w:val="00235A6F"/>
    <w:rsid w:val="00241FDB"/>
    <w:rsid w:val="0025077B"/>
    <w:rsid w:val="00252A82"/>
    <w:rsid w:val="00255303"/>
    <w:rsid w:val="00257841"/>
    <w:rsid w:val="00257E8C"/>
    <w:rsid w:val="00266A9E"/>
    <w:rsid w:val="002826B1"/>
    <w:rsid w:val="002843C2"/>
    <w:rsid w:val="0029419C"/>
    <w:rsid w:val="00294AA2"/>
    <w:rsid w:val="002A0F62"/>
    <w:rsid w:val="002B4178"/>
    <w:rsid w:val="002D7D1B"/>
    <w:rsid w:val="002E0F62"/>
    <w:rsid w:val="002E2110"/>
    <w:rsid w:val="002E6E88"/>
    <w:rsid w:val="002F05F8"/>
    <w:rsid w:val="002F30E8"/>
    <w:rsid w:val="002F3130"/>
    <w:rsid w:val="002F6463"/>
    <w:rsid w:val="003111DA"/>
    <w:rsid w:val="00311D6B"/>
    <w:rsid w:val="00320BC5"/>
    <w:rsid w:val="00322E5F"/>
    <w:rsid w:val="003251C2"/>
    <w:rsid w:val="00325BA0"/>
    <w:rsid w:val="00335013"/>
    <w:rsid w:val="0033563D"/>
    <w:rsid w:val="0034421D"/>
    <w:rsid w:val="0034738D"/>
    <w:rsid w:val="0037056F"/>
    <w:rsid w:val="00380196"/>
    <w:rsid w:val="0038056C"/>
    <w:rsid w:val="00381BD0"/>
    <w:rsid w:val="00383996"/>
    <w:rsid w:val="0038611C"/>
    <w:rsid w:val="00393C65"/>
    <w:rsid w:val="00395694"/>
    <w:rsid w:val="0039600C"/>
    <w:rsid w:val="003974E6"/>
    <w:rsid w:val="0039769C"/>
    <w:rsid w:val="003A0540"/>
    <w:rsid w:val="003A3615"/>
    <w:rsid w:val="003A5416"/>
    <w:rsid w:val="003A676E"/>
    <w:rsid w:val="003B0E48"/>
    <w:rsid w:val="003B233E"/>
    <w:rsid w:val="003B2FFB"/>
    <w:rsid w:val="003C0E81"/>
    <w:rsid w:val="003C6352"/>
    <w:rsid w:val="003C7426"/>
    <w:rsid w:val="003D19F3"/>
    <w:rsid w:val="003D1FB3"/>
    <w:rsid w:val="003D4BAE"/>
    <w:rsid w:val="003E2D85"/>
    <w:rsid w:val="003E456A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16925"/>
    <w:rsid w:val="00427413"/>
    <w:rsid w:val="004278DB"/>
    <w:rsid w:val="00427DCB"/>
    <w:rsid w:val="00436EF7"/>
    <w:rsid w:val="00437BA5"/>
    <w:rsid w:val="004463EF"/>
    <w:rsid w:val="00450DCF"/>
    <w:rsid w:val="0045279E"/>
    <w:rsid w:val="00453303"/>
    <w:rsid w:val="00457C75"/>
    <w:rsid w:val="00465A4E"/>
    <w:rsid w:val="004701A8"/>
    <w:rsid w:val="00470A9C"/>
    <w:rsid w:val="00471298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6A62"/>
    <w:rsid w:val="004D714F"/>
    <w:rsid w:val="004E0EB5"/>
    <w:rsid w:val="004E195B"/>
    <w:rsid w:val="004F04E6"/>
    <w:rsid w:val="00500BF3"/>
    <w:rsid w:val="00503ACC"/>
    <w:rsid w:val="0050645B"/>
    <w:rsid w:val="00507CB9"/>
    <w:rsid w:val="005122AA"/>
    <w:rsid w:val="00535248"/>
    <w:rsid w:val="00542C8C"/>
    <w:rsid w:val="00544E34"/>
    <w:rsid w:val="00546DCA"/>
    <w:rsid w:val="0054778B"/>
    <w:rsid w:val="00556F9B"/>
    <w:rsid w:val="0056256C"/>
    <w:rsid w:val="005636D4"/>
    <w:rsid w:val="00566173"/>
    <w:rsid w:val="00572E7A"/>
    <w:rsid w:val="00575069"/>
    <w:rsid w:val="00576490"/>
    <w:rsid w:val="005831FE"/>
    <w:rsid w:val="005973BB"/>
    <w:rsid w:val="0059750F"/>
    <w:rsid w:val="00597667"/>
    <w:rsid w:val="005A05C9"/>
    <w:rsid w:val="005A0918"/>
    <w:rsid w:val="005A0CAA"/>
    <w:rsid w:val="005A2234"/>
    <w:rsid w:val="005A4B12"/>
    <w:rsid w:val="005A50E8"/>
    <w:rsid w:val="005A5FF8"/>
    <w:rsid w:val="005B24A5"/>
    <w:rsid w:val="005B5A6D"/>
    <w:rsid w:val="005B7D1D"/>
    <w:rsid w:val="005C1517"/>
    <w:rsid w:val="005C656C"/>
    <w:rsid w:val="005C743B"/>
    <w:rsid w:val="005C77B1"/>
    <w:rsid w:val="005E15CF"/>
    <w:rsid w:val="005F0E42"/>
    <w:rsid w:val="005F517C"/>
    <w:rsid w:val="005F5FA6"/>
    <w:rsid w:val="00601BEC"/>
    <w:rsid w:val="00610426"/>
    <w:rsid w:val="00611CEE"/>
    <w:rsid w:val="00615F3D"/>
    <w:rsid w:val="00626F2F"/>
    <w:rsid w:val="006359B4"/>
    <w:rsid w:val="00645441"/>
    <w:rsid w:val="006502E3"/>
    <w:rsid w:val="00651AED"/>
    <w:rsid w:val="00655119"/>
    <w:rsid w:val="00655502"/>
    <w:rsid w:val="006610C1"/>
    <w:rsid w:val="0066299A"/>
    <w:rsid w:val="00666EE5"/>
    <w:rsid w:val="00673CB2"/>
    <w:rsid w:val="00675DEE"/>
    <w:rsid w:val="00677183"/>
    <w:rsid w:val="00681671"/>
    <w:rsid w:val="00682934"/>
    <w:rsid w:val="00683950"/>
    <w:rsid w:val="00685145"/>
    <w:rsid w:val="00685223"/>
    <w:rsid w:val="00685E0B"/>
    <w:rsid w:val="0069579A"/>
    <w:rsid w:val="006A5164"/>
    <w:rsid w:val="006A6470"/>
    <w:rsid w:val="006B0341"/>
    <w:rsid w:val="006B2827"/>
    <w:rsid w:val="006B42C7"/>
    <w:rsid w:val="006C0C20"/>
    <w:rsid w:val="006C2D96"/>
    <w:rsid w:val="006D2E9D"/>
    <w:rsid w:val="006D3E14"/>
    <w:rsid w:val="006D569A"/>
    <w:rsid w:val="006E259D"/>
    <w:rsid w:val="006E5EF7"/>
    <w:rsid w:val="006F5479"/>
    <w:rsid w:val="00711C50"/>
    <w:rsid w:val="00717E94"/>
    <w:rsid w:val="00721933"/>
    <w:rsid w:val="00722889"/>
    <w:rsid w:val="00725F90"/>
    <w:rsid w:val="007308B6"/>
    <w:rsid w:val="0074177C"/>
    <w:rsid w:val="007422F6"/>
    <w:rsid w:val="00742630"/>
    <w:rsid w:val="00744709"/>
    <w:rsid w:val="00746290"/>
    <w:rsid w:val="0075093B"/>
    <w:rsid w:val="0075650E"/>
    <w:rsid w:val="007711B9"/>
    <w:rsid w:val="00777101"/>
    <w:rsid w:val="00783329"/>
    <w:rsid w:val="0078466D"/>
    <w:rsid w:val="00787C8B"/>
    <w:rsid w:val="007A180A"/>
    <w:rsid w:val="007A4AF2"/>
    <w:rsid w:val="007A5D74"/>
    <w:rsid w:val="007A7562"/>
    <w:rsid w:val="007B0804"/>
    <w:rsid w:val="007B61E1"/>
    <w:rsid w:val="007B7323"/>
    <w:rsid w:val="007B7AA7"/>
    <w:rsid w:val="007C00E4"/>
    <w:rsid w:val="007C06A3"/>
    <w:rsid w:val="007C22BD"/>
    <w:rsid w:val="007C4527"/>
    <w:rsid w:val="007C5445"/>
    <w:rsid w:val="007D4C2A"/>
    <w:rsid w:val="007E16F2"/>
    <w:rsid w:val="007E1DDD"/>
    <w:rsid w:val="007E2BF4"/>
    <w:rsid w:val="007F1803"/>
    <w:rsid w:val="007F1BDC"/>
    <w:rsid w:val="007F6D78"/>
    <w:rsid w:val="008005EB"/>
    <w:rsid w:val="008026B4"/>
    <w:rsid w:val="00805520"/>
    <w:rsid w:val="008057AF"/>
    <w:rsid w:val="0081142C"/>
    <w:rsid w:val="00812155"/>
    <w:rsid w:val="0081653A"/>
    <w:rsid w:val="00822BCF"/>
    <w:rsid w:val="00823F7E"/>
    <w:rsid w:val="0082515E"/>
    <w:rsid w:val="00832606"/>
    <w:rsid w:val="00832A25"/>
    <w:rsid w:val="0084016B"/>
    <w:rsid w:val="00840675"/>
    <w:rsid w:val="00840B06"/>
    <w:rsid w:val="00841A18"/>
    <w:rsid w:val="00842134"/>
    <w:rsid w:val="008426A6"/>
    <w:rsid w:val="00843079"/>
    <w:rsid w:val="0084317C"/>
    <w:rsid w:val="008446BC"/>
    <w:rsid w:val="00861DE0"/>
    <w:rsid w:val="00861E50"/>
    <w:rsid w:val="008644E5"/>
    <w:rsid w:val="00876BDD"/>
    <w:rsid w:val="008777DA"/>
    <w:rsid w:val="008832F8"/>
    <w:rsid w:val="00883A5A"/>
    <w:rsid w:val="00884257"/>
    <w:rsid w:val="0088696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C134C"/>
    <w:rsid w:val="008C71E6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8F4DF4"/>
    <w:rsid w:val="0090588D"/>
    <w:rsid w:val="00907772"/>
    <w:rsid w:val="009146B9"/>
    <w:rsid w:val="00923AAE"/>
    <w:rsid w:val="009253FA"/>
    <w:rsid w:val="00936DF1"/>
    <w:rsid w:val="00937216"/>
    <w:rsid w:val="00940255"/>
    <w:rsid w:val="00952D63"/>
    <w:rsid w:val="009555F3"/>
    <w:rsid w:val="0095652A"/>
    <w:rsid w:val="00965D5F"/>
    <w:rsid w:val="00974BEB"/>
    <w:rsid w:val="009818AE"/>
    <w:rsid w:val="00982D1F"/>
    <w:rsid w:val="009869B9"/>
    <w:rsid w:val="009914AB"/>
    <w:rsid w:val="009930A6"/>
    <w:rsid w:val="00996863"/>
    <w:rsid w:val="00996FF1"/>
    <w:rsid w:val="009A2DD3"/>
    <w:rsid w:val="009A50F8"/>
    <w:rsid w:val="009A70B4"/>
    <w:rsid w:val="009B79E6"/>
    <w:rsid w:val="009D7B23"/>
    <w:rsid w:val="009E7EB3"/>
    <w:rsid w:val="009F5287"/>
    <w:rsid w:val="009F52E6"/>
    <w:rsid w:val="00A0259D"/>
    <w:rsid w:val="00A03F6D"/>
    <w:rsid w:val="00A12711"/>
    <w:rsid w:val="00A2537E"/>
    <w:rsid w:val="00A25BF1"/>
    <w:rsid w:val="00A26EB1"/>
    <w:rsid w:val="00A31C69"/>
    <w:rsid w:val="00A3676B"/>
    <w:rsid w:val="00A42405"/>
    <w:rsid w:val="00A42ADD"/>
    <w:rsid w:val="00A4535B"/>
    <w:rsid w:val="00A575E7"/>
    <w:rsid w:val="00A63921"/>
    <w:rsid w:val="00A64A2C"/>
    <w:rsid w:val="00A65FFE"/>
    <w:rsid w:val="00A7270C"/>
    <w:rsid w:val="00A73F75"/>
    <w:rsid w:val="00A8010B"/>
    <w:rsid w:val="00A81112"/>
    <w:rsid w:val="00A834B4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E11EE"/>
    <w:rsid w:val="00AF0769"/>
    <w:rsid w:val="00AF1B0A"/>
    <w:rsid w:val="00AF2E08"/>
    <w:rsid w:val="00AF4C24"/>
    <w:rsid w:val="00B0121C"/>
    <w:rsid w:val="00B04FF7"/>
    <w:rsid w:val="00B07B21"/>
    <w:rsid w:val="00B123BA"/>
    <w:rsid w:val="00B1566D"/>
    <w:rsid w:val="00B15A1A"/>
    <w:rsid w:val="00B17BCE"/>
    <w:rsid w:val="00B2264B"/>
    <w:rsid w:val="00B26084"/>
    <w:rsid w:val="00B349E1"/>
    <w:rsid w:val="00B355C8"/>
    <w:rsid w:val="00B36A42"/>
    <w:rsid w:val="00B47192"/>
    <w:rsid w:val="00B478AD"/>
    <w:rsid w:val="00B50974"/>
    <w:rsid w:val="00B50EE8"/>
    <w:rsid w:val="00B50FAD"/>
    <w:rsid w:val="00B57B61"/>
    <w:rsid w:val="00B64EC1"/>
    <w:rsid w:val="00B759BC"/>
    <w:rsid w:val="00B77177"/>
    <w:rsid w:val="00B82AF7"/>
    <w:rsid w:val="00B85565"/>
    <w:rsid w:val="00B86425"/>
    <w:rsid w:val="00B9193F"/>
    <w:rsid w:val="00BA15AB"/>
    <w:rsid w:val="00BA4421"/>
    <w:rsid w:val="00BA4763"/>
    <w:rsid w:val="00BA53D7"/>
    <w:rsid w:val="00BA71D1"/>
    <w:rsid w:val="00BB60DE"/>
    <w:rsid w:val="00BC345D"/>
    <w:rsid w:val="00BC4054"/>
    <w:rsid w:val="00BD1776"/>
    <w:rsid w:val="00BD529B"/>
    <w:rsid w:val="00BD599E"/>
    <w:rsid w:val="00BD5CED"/>
    <w:rsid w:val="00BE189B"/>
    <w:rsid w:val="00C03BB1"/>
    <w:rsid w:val="00C06D17"/>
    <w:rsid w:val="00C06EF6"/>
    <w:rsid w:val="00C100E9"/>
    <w:rsid w:val="00C141BC"/>
    <w:rsid w:val="00C16953"/>
    <w:rsid w:val="00C2359E"/>
    <w:rsid w:val="00C27DAE"/>
    <w:rsid w:val="00C30717"/>
    <w:rsid w:val="00C307EB"/>
    <w:rsid w:val="00C41345"/>
    <w:rsid w:val="00C46C4B"/>
    <w:rsid w:val="00C51320"/>
    <w:rsid w:val="00C5159C"/>
    <w:rsid w:val="00C528A1"/>
    <w:rsid w:val="00C54E9B"/>
    <w:rsid w:val="00C558B5"/>
    <w:rsid w:val="00C5631D"/>
    <w:rsid w:val="00C614D6"/>
    <w:rsid w:val="00C64AC6"/>
    <w:rsid w:val="00C67312"/>
    <w:rsid w:val="00C67ECA"/>
    <w:rsid w:val="00C67F5E"/>
    <w:rsid w:val="00C718DE"/>
    <w:rsid w:val="00C73896"/>
    <w:rsid w:val="00C77F48"/>
    <w:rsid w:val="00C80E55"/>
    <w:rsid w:val="00C81100"/>
    <w:rsid w:val="00C83961"/>
    <w:rsid w:val="00C85654"/>
    <w:rsid w:val="00C87C66"/>
    <w:rsid w:val="00C90979"/>
    <w:rsid w:val="00C927C4"/>
    <w:rsid w:val="00C93A6A"/>
    <w:rsid w:val="00CA38A3"/>
    <w:rsid w:val="00CA62AC"/>
    <w:rsid w:val="00CB07F8"/>
    <w:rsid w:val="00CB0E1C"/>
    <w:rsid w:val="00CB1050"/>
    <w:rsid w:val="00CB1C74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6DDC"/>
    <w:rsid w:val="00CF2A16"/>
    <w:rsid w:val="00D01DD7"/>
    <w:rsid w:val="00D02167"/>
    <w:rsid w:val="00D03041"/>
    <w:rsid w:val="00D05303"/>
    <w:rsid w:val="00D05590"/>
    <w:rsid w:val="00D05A89"/>
    <w:rsid w:val="00D05E1C"/>
    <w:rsid w:val="00D06372"/>
    <w:rsid w:val="00D06BDC"/>
    <w:rsid w:val="00D1402F"/>
    <w:rsid w:val="00D207ED"/>
    <w:rsid w:val="00D20844"/>
    <w:rsid w:val="00D20ED3"/>
    <w:rsid w:val="00D32F8C"/>
    <w:rsid w:val="00D40A04"/>
    <w:rsid w:val="00D41D7A"/>
    <w:rsid w:val="00D42641"/>
    <w:rsid w:val="00D430FF"/>
    <w:rsid w:val="00D43CD3"/>
    <w:rsid w:val="00D4400A"/>
    <w:rsid w:val="00D55412"/>
    <w:rsid w:val="00D61C2A"/>
    <w:rsid w:val="00D676E6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927A7"/>
    <w:rsid w:val="00DA3895"/>
    <w:rsid w:val="00DA73C3"/>
    <w:rsid w:val="00DB2C6E"/>
    <w:rsid w:val="00DB45D6"/>
    <w:rsid w:val="00DB53FB"/>
    <w:rsid w:val="00DB5EF6"/>
    <w:rsid w:val="00DC6D4C"/>
    <w:rsid w:val="00DD52F3"/>
    <w:rsid w:val="00DD64C4"/>
    <w:rsid w:val="00DE6925"/>
    <w:rsid w:val="00E02E99"/>
    <w:rsid w:val="00E038CE"/>
    <w:rsid w:val="00E04800"/>
    <w:rsid w:val="00E1195B"/>
    <w:rsid w:val="00E25C3B"/>
    <w:rsid w:val="00E30251"/>
    <w:rsid w:val="00E33FB5"/>
    <w:rsid w:val="00E37848"/>
    <w:rsid w:val="00E40A35"/>
    <w:rsid w:val="00E41EC2"/>
    <w:rsid w:val="00E453A1"/>
    <w:rsid w:val="00E51623"/>
    <w:rsid w:val="00E53AE1"/>
    <w:rsid w:val="00E54BE7"/>
    <w:rsid w:val="00E61614"/>
    <w:rsid w:val="00E62260"/>
    <w:rsid w:val="00E67CC4"/>
    <w:rsid w:val="00E705E9"/>
    <w:rsid w:val="00E72351"/>
    <w:rsid w:val="00E728BA"/>
    <w:rsid w:val="00E86F3E"/>
    <w:rsid w:val="00E93ADC"/>
    <w:rsid w:val="00E95A8A"/>
    <w:rsid w:val="00E95E32"/>
    <w:rsid w:val="00EA153F"/>
    <w:rsid w:val="00EA50DB"/>
    <w:rsid w:val="00EB2338"/>
    <w:rsid w:val="00EC19B4"/>
    <w:rsid w:val="00EC2EA5"/>
    <w:rsid w:val="00EC3E55"/>
    <w:rsid w:val="00EC4996"/>
    <w:rsid w:val="00EC4E0D"/>
    <w:rsid w:val="00EE0600"/>
    <w:rsid w:val="00EE200C"/>
    <w:rsid w:val="00EE2748"/>
    <w:rsid w:val="00EF1D38"/>
    <w:rsid w:val="00EF2A8D"/>
    <w:rsid w:val="00EF354E"/>
    <w:rsid w:val="00EF4991"/>
    <w:rsid w:val="00F148EA"/>
    <w:rsid w:val="00F15A75"/>
    <w:rsid w:val="00F16E42"/>
    <w:rsid w:val="00F17896"/>
    <w:rsid w:val="00F206C6"/>
    <w:rsid w:val="00F25E93"/>
    <w:rsid w:val="00F27A42"/>
    <w:rsid w:val="00F31188"/>
    <w:rsid w:val="00F321D4"/>
    <w:rsid w:val="00F445B3"/>
    <w:rsid w:val="00F51186"/>
    <w:rsid w:val="00F52209"/>
    <w:rsid w:val="00F52F37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A1383"/>
    <w:rsid w:val="00FA4442"/>
    <w:rsid w:val="00FA5631"/>
    <w:rsid w:val="00FA5750"/>
    <w:rsid w:val="00FA61EF"/>
    <w:rsid w:val="00FB20EB"/>
    <w:rsid w:val="00FB7E7A"/>
    <w:rsid w:val="00FC3E6B"/>
    <w:rsid w:val="00FC41DD"/>
    <w:rsid w:val="00FC796B"/>
    <w:rsid w:val="00FD2926"/>
    <w:rsid w:val="00FD5A6B"/>
    <w:rsid w:val="00FE0284"/>
    <w:rsid w:val="00FE2654"/>
    <w:rsid w:val="00FE3E59"/>
    <w:rsid w:val="00FE604C"/>
    <w:rsid w:val="00FF2651"/>
    <w:rsid w:val="00FF4068"/>
    <w:rsid w:val="00FF4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A61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A61EF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B47192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5F0E42"/>
    <w:pPr>
      <w:ind w:left="720"/>
      <w:contextualSpacing/>
    </w:pPr>
  </w:style>
  <w:style w:type="paragraph" w:styleId="NormalWeb">
    <w:name w:val="Normal (Web)"/>
    <w:basedOn w:val="Normal"/>
    <w:uiPriority w:val="99"/>
    <w:rsid w:val="005F0E42"/>
    <w:pPr>
      <w:suppressAutoHyphens/>
      <w:spacing w:before="100" w:after="100" w:line="240" w:lineRule="auto"/>
    </w:pPr>
    <w:rPr>
      <w:rFonts w:ascii="Times New Roman" w:eastAsia="Times New Roman" w:hAnsi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yperlink" Target="http://access.avorut.ru/load/3-1-0-48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hyperlink" Target="http://access.avorut.ru/load/bazy_dannykh_ms_access/kontrolnye_raboty_po_bazam_dannykh_ms_access/skachat_bazu_dannykh_bd_magazin_igrushek/3-1-0-115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hyperlink" Target="http://access.avorut.ru/load/3-1-0-37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hyperlink" Target="http://access.avorut.ru/load/3-1-0-89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yperlink" Target="http://access.avorut.ru/load/3-1-0-34" TargetMode="External"/><Relationship Id="rId40" Type="http://schemas.openxmlformats.org/officeDocument/2006/relationships/hyperlink" Target="http://access.avorut.ru/load/3-1-0-65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hyperlink" Target="http://access.avorut.ru/load/3-1-0-29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://access.avorut.ru/load/3-1-0-3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1358</TotalTime>
  <Pages>15</Pages>
  <Words>474</Words>
  <Characters>2708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13</cp:revision>
  <dcterms:created xsi:type="dcterms:W3CDTF">2015-08-12T15:19:00Z</dcterms:created>
  <dcterms:modified xsi:type="dcterms:W3CDTF">2017-11-30T07:40:00Z</dcterms:modified>
</cp:coreProperties>
</file>