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EEF" w:rsidRPr="005F0895" w:rsidRDefault="00356EEF">
      <w:pPr>
        <w:rPr>
          <w:rFonts w:ascii="Times New Roman" w:hAnsi="Times New Roman"/>
          <w:sz w:val="24"/>
          <w:szCs w:val="24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sz w:val="24"/>
          <w:szCs w:val="24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Тема: АРМ управляющего Рекламным агентством</w:t>
      </w: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ab/>
      </w:r>
    </w:p>
    <w:p w:rsidR="00356EEF" w:rsidRPr="005F0895" w:rsidRDefault="00356EEF" w:rsidP="00B2483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Руководство рекламного агентства заказало разработку информационной системы для отдела работы с клиентами. Система предназначена для обработки данных о клиентах, о продукции, предоставляемых услугах, стоимости пакета заказываемой рекламы и</w:t>
      </w:r>
    </w:p>
    <w:p w:rsidR="00356EEF" w:rsidRPr="005F0895" w:rsidRDefault="00356EEF" w:rsidP="00B2483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медиа-план для заказчика.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Система должна выдавать отчеты по запросу менеджера: перечень изготавливаемой рекламной продукции со стоимостью (по видам продукции), квитанция для расчёта, медиа-план, стоимость услуг и т.п. На основе запросов создать отчёты и формы.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Рис. 1 Главная кнопочная форма готовой базы данных «АРМ управляющего рекламным агентством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">
            <v:imagedata r:id="rId5" o:title="" cropbottom="-39f" cropright="-35f"/>
          </v:shape>
        </w:pic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 Главная кнопочная форма готовой базы данных «АРМ управляющего рекламным агентством»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" o:spid="_x0000_i1026" type="#_x0000_t75" alt="Рис. 2 Форма «Клиент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">
            <v:imagedata r:id="rId6" o:title="" cropbottom="-39f" cropright="-35f"/>
          </v:shape>
        </w:pict>
      </w:r>
    </w:p>
    <w:p w:rsidR="00356EEF" w:rsidRPr="005F0895" w:rsidRDefault="00356EEF" w:rsidP="00150BE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 Форма «Клиенты»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" o:spid="_x0000_i1027" type="#_x0000_t75" alt="Рис. 3 Форма «Заказ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">
            <v:imagedata r:id="rId7" o:title="" cropbottom="-39f" cropright="-35f"/>
          </v:shape>
        </w:pict>
      </w:r>
    </w:p>
    <w:p w:rsidR="00356EEF" w:rsidRPr="005F0895" w:rsidRDefault="00356EEF" w:rsidP="00150BE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3 Форма «Заказы»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" o:spid="_x0000_i1028" type="#_x0000_t75" alt="Рис. 4 Форма «Заказы на продукцию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">
            <v:imagedata r:id="rId8" o:title="" cropbottom="-39f" cropright="-35f"/>
          </v:shape>
        </w:pict>
      </w:r>
    </w:p>
    <w:p w:rsidR="00356EEF" w:rsidRPr="005F0895" w:rsidRDefault="00356EEF" w:rsidP="00150BE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4 Форма «Заказы на продукцию»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5" o:spid="_x0000_i1029" type="#_x0000_t75" alt="Рис. 5 Форма «Бриф медиа-план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">
            <v:imagedata r:id="rId9" o:title="" cropbottom="-39f" cropright="-35f"/>
          </v:shape>
        </w:pict>
      </w:r>
    </w:p>
    <w:p w:rsidR="00356EEF" w:rsidRPr="005F0895" w:rsidRDefault="00356EEF" w:rsidP="00150BE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5 Форма «Бриф медиа-плана»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1" o:spid="_x0000_i1030" type="#_x0000_t75" alt="Рис. 6 Форма «Бриф медиа-плана» с подсчётом стоимости в отдельной форме." style="width:468pt;height:263.2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">
            <v:imagedata r:id="rId10" o:title="" cropright="-35f"/>
          </v:shape>
        </w:pict>
      </w:r>
    </w:p>
    <w:p w:rsidR="00356EEF" w:rsidRPr="005F0895" w:rsidRDefault="00356EEF" w:rsidP="00150BE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6 Форма «Бриф медиа-плана» с подсчётом стоимости в отдельной форме.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7" o:spid="_x0000_i1031" type="#_x0000_t75" alt="Рис. 7 Отчёт по текущему медиа-плану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">
            <v:imagedata r:id="rId11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7 Отчёт по текущему медиа-плану.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8" o:spid="_x0000_i1032" type="#_x0000_t75" alt="Рис. 8 Квитанция по заказу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">
            <v:imagedata r:id="rId12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8 Квитанция по заказу.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9" o:spid="_x0000_i1033" type="#_x0000_t75" alt="Рис. 9 Справочники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">
            <v:imagedata r:id="rId13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9 Справочники.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0" o:spid="_x0000_i1034" type="#_x0000_t75" alt="Рис. 10 Виды продукции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">
            <v:imagedata r:id="rId14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10 Форма «Виды продукции».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62BEE">
        <w:rPr>
          <w:noProof/>
          <w:lang w:eastAsia="ru-RU"/>
        </w:rPr>
        <w:pict>
          <v:shape id="Рисунок 6" o:spid="_x0000_i1035" type="#_x0000_t75" style="width:461.25pt;height:246pt;visibility:visible">
            <v:imagedata r:id="rId15" o:title="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11 Форма «Рекламная продукция».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2" o:spid="_x0000_i1036" type="#_x0000_t75" alt="Рис. 12 Форма «Категории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">
            <v:imagedata r:id="rId16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12 Форма «Категории».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3" o:spid="_x0000_i1037" type="#_x0000_t75" alt="Рис. 13 Форма «Услуги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">
            <v:imagedata r:id="rId17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13 Форма «Услуги».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4" o:spid="_x0000_i1038" type="#_x0000_t75" alt="Рис. 14 Отчёты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">
            <v:imagedata r:id="rId18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14 Отчёты.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5" o:spid="_x0000_i1039" type="#_x0000_t75" alt="Рис. 15 Отчёт «Продукция со стоимостью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">
            <v:imagedata r:id="rId19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15 Отчёт «Продукция со стоимостью».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6" o:spid="_x0000_i1040" type="#_x0000_t75" alt="Рис. 16 Отчёт «Услуги со стоимостью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">
            <v:imagedata r:id="rId20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16 Отчёт «Услуги со стоимостью».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7" o:spid="_x0000_i1041" type="#_x0000_t75" alt="Рис. 17 Отчёт «Клиенты со стоимостью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">
            <v:imagedata r:id="rId21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17 Отчёт «Клиенты со стоимостью».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8" o:spid="_x0000_i1042" type="#_x0000_t75" alt="Рис. 18 Схема готовой базы данных «АРМ управляющего рекламным агентством» отображает связи таблиц: Категории, Услуги, Медиаплан, Бриф медиаплана, Виды продукции, Рекламная продукция, Заказы на продукцию, Клиенты, Заказы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">
            <v:imagedata r:id="rId22" o:title="" cropbottom="-39f" cropright="-35f"/>
          </v:shape>
        </w:pict>
      </w:r>
    </w:p>
    <w:p w:rsidR="00356EEF" w:rsidRPr="005F0895" w:rsidRDefault="00356EEF" w:rsidP="002B38FB">
      <w:pPr>
        <w:tabs>
          <w:tab w:val="center" w:pos="4677"/>
        </w:tabs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18 Схема готовой базы данных «АРМ управляющего рекламным агентством» отображает связи таблиц: Категории, Услуги, Медиаплан, Бриф медиаплана, Виды продукции, Рекламная продукция, Заказы на продукцию, Клиенты, Заказы.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9" o:spid="_x0000_i1043" type="#_x0000_t75" alt="Рис. 19 Структура таблицы «Бриф медиа-плана»:  № медиа-плана, № заказа, Наименование компании, Контактное лицо, Товар/услуга, Целевая аудитория, Бюджет, Сроки, Цель, Пожелания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">
            <v:imagedata r:id="rId23" o:title="" cropbottom="-39f" cropright="-35f"/>
          </v:shape>
        </w:pic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19 Структура таблицы «Бриф медиа-плана»:  № медиа-плана, № заказа, Наименование компании, Контактное лицо, Товар/услуга, Целевая аудитория, Бюджет, Сроки, Цель, Пожелания.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0" o:spid="_x0000_i1044" type="#_x0000_t75" alt="Рис. 20 Структура таблицы «Виды продукции»:  Код, Наименование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">
            <v:imagedata r:id="rId24" o:title="" cropbottom="-39f" cropright="-35f"/>
          </v:shape>
        </w:pict>
      </w:r>
    </w:p>
    <w:p w:rsidR="00356EEF" w:rsidRPr="005F0895" w:rsidRDefault="00356EEF" w:rsidP="004416B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20 Структура таблицы «Виды продукции»:  Код, Наименование.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1" o:spid="_x0000_i1045" type="#_x0000_t75" alt="Рис. 21 Структура таблицы «Заказы»:  № заказа, Заказчик, Дата заказа, Общая стоимость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">
            <v:imagedata r:id="rId25" o:title="" cropbottom="-39f" cropright="-35f"/>
          </v:shape>
        </w:pict>
      </w:r>
    </w:p>
    <w:p w:rsidR="00356EEF" w:rsidRPr="005F0895" w:rsidRDefault="00356EEF" w:rsidP="004416B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21 Структура таблицы «Заказы»:  № заказа, Заказчик, Дата заказа, Общая стоимость.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2" o:spid="_x0000_i1046" type="#_x0000_t75" alt="Рис. 22 Структура таблицы «Заказы на продукцию»: № пп, № заказа, Продукция, Количество, Цена, Сумм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">
            <v:imagedata r:id="rId26" o:title="" cropbottom="-39f" cropright="-35f"/>
          </v:shape>
        </w:pict>
      </w:r>
    </w:p>
    <w:p w:rsidR="00356EEF" w:rsidRPr="005F0895" w:rsidRDefault="00356EEF" w:rsidP="004416B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22 Структура таблицы «Заказы на продукцию»: № пп, № заказа, Продукция, Количество, Цена, Сумма.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3" o:spid="_x0000_i1047" type="#_x0000_t75" alt="Рис. 23 Структура таблицы «Категории»: Код, Наименование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">
            <v:imagedata r:id="rId27" o:title="" cropbottom="-39f" cropright="-35f"/>
          </v:shape>
        </w:pict>
      </w:r>
    </w:p>
    <w:p w:rsidR="00356EEF" w:rsidRPr="005F0895" w:rsidRDefault="00356EEF" w:rsidP="004416B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23 Структура таблицы «Категории»: Код, Наименование.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4" o:spid="_x0000_i1048" type="#_x0000_t75" alt="Рис. 24 Структура таблицы «Клиенты»: Код, Наименование, Город, Страна, ИНН, БИК, Банк, Счёт №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">
            <v:imagedata r:id="rId28" o:title="" cropbottom="-39f" cropright="-35f"/>
          </v:shape>
        </w:pict>
      </w:r>
    </w:p>
    <w:p w:rsidR="00356EEF" w:rsidRPr="005F0895" w:rsidRDefault="00356EEF" w:rsidP="004416B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24 Структура таблицы «Клиенты»: Код, Наименование, Город, Страна, ИНН, БИК, Банк, Счёт №.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5" o:spid="_x0000_i1049" type="#_x0000_t75" alt="Рис. 25 Структура таблицы «Медиаплан»: № пп, № медиа-плана, услуга, цена, с какой даты, по какую дату, количество, сумм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">
            <v:imagedata r:id="rId29" o:title="" cropbottom="-39f" cropright="-35f"/>
          </v:shape>
        </w:pict>
      </w:r>
    </w:p>
    <w:p w:rsidR="00356EEF" w:rsidRPr="005F0895" w:rsidRDefault="00356EEF" w:rsidP="004416B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25 Структура таблицы «Медиаплан»: № пп, № медиа-плана, услуга, цена, с какой даты, по какую дату, количество, сумма.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6" o:spid="_x0000_i1050" type="#_x0000_t75" alt="Рис. 26 Структура таблицы «Рекламная продукция»: код продукции, название, цена за единицу, единица измерения, вид продукции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">
            <v:imagedata r:id="rId30" o:title="" cropbottom="-39f" cropright="-35f"/>
          </v:shape>
        </w:pict>
      </w:r>
    </w:p>
    <w:p w:rsidR="00356EEF" w:rsidRPr="005F0895" w:rsidRDefault="00356EEF" w:rsidP="004416BB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26 Структура таблицы «Рекламная продукция»: код продукции, название, цена за единицу, единица измерения, вид продукции.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7" o:spid="_x0000_i1051" type="#_x0000_t75" alt="Рис. 27 Структура таблицы «Услуги»: код, название, категория, цен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">
            <v:imagedata r:id="rId31" o:title="" cropbottom="-39f" cropright="-35f"/>
          </v:shape>
        </w:pict>
      </w:r>
    </w:p>
    <w:p w:rsidR="00356EEF" w:rsidRPr="005F0895" w:rsidRDefault="00356EEF" w:rsidP="00BE57FF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27 Структура таблицы «Услуги»: код, название, категория, цена.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8" o:spid="_x0000_i1052" type="#_x0000_t75" alt="Рис. 28 Структура запроса «Клиенты со стоимостью» в режиме конструктор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">
            <v:imagedata r:id="rId32" o:title="" cropbottom="-39f" cropright="-35f"/>
          </v:shape>
        </w:pict>
      </w:r>
    </w:p>
    <w:p w:rsidR="00356EEF" w:rsidRPr="005F0895" w:rsidRDefault="00356EEF" w:rsidP="00BE57FF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28 Структура запроса «Клиенты со стоимостью» в режиме конструктора.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9" o:spid="_x0000_i1053" type="#_x0000_t75" alt="Рис. 29 Структура запроса «Продукция со стоимостью» в режиме конструктор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">
            <v:imagedata r:id="rId33" o:title="" cropbottom="-39f" cropright="-35f"/>
          </v:shape>
        </w:pict>
      </w:r>
    </w:p>
    <w:p w:rsidR="00356EEF" w:rsidRPr="005F0895" w:rsidRDefault="00356EEF" w:rsidP="00BE57FF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29 Структура запроса «Продукция со стоимостью» в режиме конструктора.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0" o:spid="_x0000_i1054" type="#_x0000_t75" alt="Рис. 30 Структура запроса «Стоимость заказа» в режиме конструктор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">
            <v:imagedata r:id="rId34" o:title="" cropbottom="-39f" cropright="-35f"/>
          </v:shape>
        </w:pict>
      </w:r>
    </w:p>
    <w:p w:rsidR="00356EEF" w:rsidRPr="005F0895" w:rsidRDefault="00356EEF" w:rsidP="00BE57FF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30 Структура запроса «Стоимость заказа» в режиме конструктора.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1" o:spid="_x0000_i1055" type="#_x0000_t75" alt="Рис. 31 Структура запроса «Стоимость медиа-плана» в режиме конструктор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">
            <v:imagedata r:id="rId35" o:title="" cropbottom="-39f" cropright="-35f"/>
          </v:shape>
        </w:pict>
      </w:r>
    </w:p>
    <w:p w:rsidR="00356EEF" w:rsidRPr="005F0895" w:rsidRDefault="00356EEF" w:rsidP="00BE57FF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31 Структура запроса «Стоимость медиа-плана» в режиме конструктора.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2" o:spid="_x0000_i1056" type="#_x0000_t75" alt="Рис. 32 Структура запроса «Услуги со стоимостью» в режиме конструктор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">
            <v:imagedata r:id="rId36" o:title="" cropbottom="-39f" cropright="-35f"/>
          </v:shape>
        </w:pict>
      </w:r>
    </w:p>
    <w:p w:rsidR="00356EEF" w:rsidRPr="005F0895" w:rsidRDefault="00356EEF" w:rsidP="00BE57FF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32 Структура запроса «Услуги со стоимостью» в режиме конструктора.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3" o:spid="_x0000_i1057" type="#_x0000_t75" style="width:461.25pt;height:246pt;visibility:visible">
            <v:imagedata r:id="rId37" o:title=""/>
          </v:shape>
        </w:pic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33 Макрос в режиме конструктора.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4" o:spid="_x0000_i1058" type="#_x0000_t75" style="width:461.25pt;height:246pt;visibility:visible">
            <v:imagedata r:id="rId38" o:title=""/>
          </v:shape>
        </w:pict>
      </w:r>
    </w:p>
    <w:p w:rsidR="00356EEF" w:rsidRPr="005F0895" w:rsidRDefault="00356EEF" w:rsidP="00BE57FF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34 Макрос в режиме конструктора.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5" o:spid="_x0000_i1059" type="#_x0000_t75" style="width:461.25pt;height:246pt;visibility:visible">
            <v:imagedata r:id="rId39" o:title=""/>
          </v:shape>
        </w:pict>
      </w:r>
    </w:p>
    <w:p w:rsidR="00356EEF" w:rsidRPr="005F0895" w:rsidRDefault="00356EEF" w:rsidP="00BE57FF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35 Макрос в режиме конструктора.</w:t>
      </w: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56EEF" w:rsidRPr="005F0895" w:rsidRDefault="00356EEF" w:rsidP="00B24833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5536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6" o:spid="_x0000_i1060" type="#_x0000_t75" style="width:461.25pt;height:246pt;visibility:visible">
            <v:imagedata r:id="rId40" o:title=""/>
          </v:shape>
        </w:pict>
      </w:r>
    </w:p>
    <w:p w:rsidR="00356EEF" w:rsidRPr="005F0895" w:rsidRDefault="00356EEF" w:rsidP="00BE57FF">
      <w:pPr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895">
        <w:rPr>
          <w:rFonts w:ascii="Times New Roman" w:hAnsi="Times New Roman"/>
          <w:color w:val="000000"/>
          <w:sz w:val="24"/>
          <w:szCs w:val="24"/>
          <w:lang w:eastAsia="ru-RU"/>
        </w:rPr>
        <w:t>Рис. 36 Макрос в режиме конструктора.</w:t>
      </w:r>
    </w:p>
    <w:p w:rsidR="00356EEF" w:rsidRDefault="00356EEF" w:rsidP="00FC17C1">
      <w:pPr>
        <w:spacing w:line="360" w:lineRule="auto"/>
        <w:ind w:firstLine="709"/>
        <w:rPr>
          <w:rFonts w:ascii="Times New Roman" w:hAnsi="Times New Roman"/>
          <w:sz w:val="24"/>
          <w:szCs w:val="24"/>
        </w:rPr>
      </w:pPr>
    </w:p>
    <w:sectPr w:rsidR="00356EEF" w:rsidSect="009952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7F4546"/>
    <w:multiLevelType w:val="hybridMultilevel"/>
    <w:tmpl w:val="97366CF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oNotDisplayPageBoundari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83F61"/>
    <w:rsid w:val="0000124E"/>
    <w:rsid w:val="00004113"/>
    <w:rsid w:val="00017506"/>
    <w:rsid w:val="000265D9"/>
    <w:rsid w:val="000354FA"/>
    <w:rsid w:val="00042A56"/>
    <w:rsid w:val="000445F2"/>
    <w:rsid w:val="0004596D"/>
    <w:rsid w:val="0004718F"/>
    <w:rsid w:val="00047554"/>
    <w:rsid w:val="0005296D"/>
    <w:rsid w:val="00054C13"/>
    <w:rsid w:val="00054DEA"/>
    <w:rsid w:val="0005537A"/>
    <w:rsid w:val="000558D0"/>
    <w:rsid w:val="00056188"/>
    <w:rsid w:val="000629DA"/>
    <w:rsid w:val="00063296"/>
    <w:rsid w:val="00065F6A"/>
    <w:rsid w:val="00066198"/>
    <w:rsid w:val="000667CD"/>
    <w:rsid w:val="0007223B"/>
    <w:rsid w:val="00073CC7"/>
    <w:rsid w:val="00077B30"/>
    <w:rsid w:val="00086EE2"/>
    <w:rsid w:val="00094C0C"/>
    <w:rsid w:val="000A3423"/>
    <w:rsid w:val="000A54F2"/>
    <w:rsid w:val="000B4EE8"/>
    <w:rsid w:val="000C2096"/>
    <w:rsid w:val="000C3754"/>
    <w:rsid w:val="000C6C62"/>
    <w:rsid w:val="000D2C00"/>
    <w:rsid w:val="000D4555"/>
    <w:rsid w:val="000D792E"/>
    <w:rsid w:val="000E0919"/>
    <w:rsid w:val="000E17F2"/>
    <w:rsid w:val="000E1C0A"/>
    <w:rsid w:val="000E2272"/>
    <w:rsid w:val="000E3ECE"/>
    <w:rsid w:val="000F3AED"/>
    <w:rsid w:val="00111E90"/>
    <w:rsid w:val="00116036"/>
    <w:rsid w:val="00116F2A"/>
    <w:rsid w:val="001358F6"/>
    <w:rsid w:val="00140985"/>
    <w:rsid w:val="001460A6"/>
    <w:rsid w:val="001504DE"/>
    <w:rsid w:val="00150BEB"/>
    <w:rsid w:val="00151BF0"/>
    <w:rsid w:val="0016383D"/>
    <w:rsid w:val="00173275"/>
    <w:rsid w:val="001854C3"/>
    <w:rsid w:val="00186745"/>
    <w:rsid w:val="001873C0"/>
    <w:rsid w:val="00196001"/>
    <w:rsid w:val="001A0FA1"/>
    <w:rsid w:val="001A22A4"/>
    <w:rsid w:val="001A2A4C"/>
    <w:rsid w:val="001A31CA"/>
    <w:rsid w:val="001A3890"/>
    <w:rsid w:val="001A5622"/>
    <w:rsid w:val="001A574E"/>
    <w:rsid w:val="001A5E54"/>
    <w:rsid w:val="001B6986"/>
    <w:rsid w:val="001D25E4"/>
    <w:rsid w:val="001D4764"/>
    <w:rsid w:val="001E37E7"/>
    <w:rsid w:val="001F38C3"/>
    <w:rsid w:val="001F58B5"/>
    <w:rsid w:val="00206AE2"/>
    <w:rsid w:val="00216E08"/>
    <w:rsid w:val="002342C0"/>
    <w:rsid w:val="00235A6F"/>
    <w:rsid w:val="00241FDB"/>
    <w:rsid w:val="0025077B"/>
    <w:rsid w:val="00252A82"/>
    <w:rsid w:val="00255303"/>
    <w:rsid w:val="00257841"/>
    <w:rsid w:val="00257D96"/>
    <w:rsid w:val="00257E8C"/>
    <w:rsid w:val="00266A9E"/>
    <w:rsid w:val="002843C2"/>
    <w:rsid w:val="0029419C"/>
    <w:rsid w:val="00294AA2"/>
    <w:rsid w:val="002A0F62"/>
    <w:rsid w:val="002B38FB"/>
    <w:rsid w:val="002D7D1B"/>
    <w:rsid w:val="002E0F62"/>
    <w:rsid w:val="002E2110"/>
    <w:rsid w:val="002E6E88"/>
    <w:rsid w:val="002F05F8"/>
    <w:rsid w:val="002F3130"/>
    <w:rsid w:val="002F6463"/>
    <w:rsid w:val="003111DA"/>
    <w:rsid w:val="00311D6B"/>
    <w:rsid w:val="00320BC5"/>
    <w:rsid w:val="00322E5F"/>
    <w:rsid w:val="003251C2"/>
    <w:rsid w:val="00325BA0"/>
    <w:rsid w:val="00335013"/>
    <w:rsid w:val="0033563D"/>
    <w:rsid w:val="0034421D"/>
    <w:rsid w:val="0034738D"/>
    <w:rsid w:val="00356EEF"/>
    <w:rsid w:val="0037056F"/>
    <w:rsid w:val="00380196"/>
    <w:rsid w:val="0038056C"/>
    <w:rsid w:val="00381BD0"/>
    <w:rsid w:val="00383996"/>
    <w:rsid w:val="0038611C"/>
    <w:rsid w:val="00393C65"/>
    <w:rsid w:val="00395694"/>
    <w:rsid w:val="003974E6"/>
    <w:rsid w:val="0039769C"/>
    <w:rsid w:val="003A0540"/>
    <w:rsid w:val="003A3615"/>
    <w:rsid w:val="003A5416"/>
    <w:rsid w:val="003A676E"/>
    <w:rsid w:val="003B0E48"/>
    <w:rsid w:val="003B233E"/>
    <w:rsid w:val="003B2FFB"/>
    <w:rsid w:val="003C0E81"/>
    <w:rsid w:val="003C6352"/>
    <w:rsid w:val="003C7426"/>
    <w:rsid w:val="003D19F3"/>
    <w:rsid w:val="003D1FB3"/>
    <w:rsid w:val="003E2D85"/>
    <w:rsid w:val="003E456A"/>
    <w:rsid w:val="003E62D4"/>
    <w:rsid w:val="003E7570"/>
    <w:rsid w:val="003F12A0"/>
    <w:rsid w:val="003F39E7"/>
    <w:rsid w:val="00400D0E"/>
    <w:rsid w:val="0040330C"/>
    <w:rsid w:val="00404B70"/>
    <w:rsid w:val="00404B79"/>
    <w:rsid w:val="004063F0"/>
    <w:rsid w:val="00410826"/>
    <w:rsid w:val="004128F4"/>
    <w:rsid w:val="0041512A"/>
    <w:rsid w:val="00415B55"/>
    <w:rsid w:val="00416925"/>
    <w:rsid w:val="00427413"/>
    <w:rsid w:val="004278DB"/>
    <w:rsid w:val="00427DCB"/>
    <w:rsid w:val="00436EF7"/>
    <w:rsid w:val="00437BA5"/>
    <w:rsid w:val="004416BB"/>
    <w:rsid w:val="004463EF"/>
    <w:rsid w:val="00450DCF"/>
    <w:rsid w:val="0045279E"/>
    <w:rsid w:val="00453303"/>
    <w:rsid w:val="00457C75"/>
    <w:rsid w:val="00465A4E"/>
    <w:rsid w:val="004701A8"/>
    <w:rsid w:val="00470A9C"/>
    <w:rsid w:val="00471298"/>
    <w:rsid w:val="0047468C"/>
    <w:rsid w:val="00476206"/>
    <w:rsid w:val="00476E49"/>
    <w:rsid w:val="00480FDD"/>
    <w:rsid w:val="00485DDF"/>
    <w:rsid w:val="00487908"/>
    <w:rsid w:val="004904E8"/>
    <w:rsid w:val="00494D4D"/>
    <w:rsid w:val="00497E60"/>
    <w:rsid w:val="004A0F88"/>
    <w:rsid w:val="004A5EE7"/>
    <w:rsid w:val="004A64F8"/>
    <w:rsid w:val="004B3FF8"/>
    <w:rsid w:val="004B56C9"/>
    <w:rsid w:val="004B5CEC"/>
    <w:rsid w:val="004B60B3"/>
    <w:rsid w:val="004C24EF"/>
    <w:rsid w:val="004C3D94"/>
    <w:rsid w:val="004D0471"/>
    <w:rsid w:val="004D08B8"/>
    <w:rsid w:val="004D1C2D"/>
    <w:rsid w:val="004D1D6A"/>
    <w:rsid w:val="004D3BCA"/>
    <w:rsid w:val="004D6A62"/>
    <w:rsid w:val="004D714F"/>
    <w:rsid w:val="004E0EB5"/>
    <w:rsid w:val="004E195B"/>
    <w:rsid w:val="004F04E6"/>
    <w:rsid w:val="00500BF3"/>
    <w:rsid w:val="00503ACC"/>
    <w:rsid w:val="0050645B"/>
    <w:rsid w:val="00507CB9"/>
    <w:rsid w:val="005122AA"/>
    <w:rsid w:val="00535248"/>
    <w:rsid w:val="00542C8C"/>
    <w:rsid w:val="00544E34"/>
    <w:rsid w:val="00546DCA"/>
    <w:rsid w:val="0054778B"/>
    <w:rsid w:val="00556F9B"/>
    <w:rsid w:val="0056256C"/>
    <w:rsid w:val="00566173"/>
    <w:rsid w:val="00572E7A"/>
    <w:rsid w:val="00575069"/>
    <w:rsid w:val="00576490"/>
    <w:rsid w:val="00580BAC"/>
    <w:rsid w:val="005831FE"/>
    <w:rsid w:val="00585FB9"/>
    <w:rsid w:val="005973BB"/>
    <w:rsid w:val="0059750F"/>
    <w:rsid w:val="00597667"/>
    <w:rsid w:val="005A05C9"/>
    <w:rsid w:val="005A0918"/>
    <w:rsid w:val="005A0CAA"/>
    <w:rsid w:val="005A4B12"/>
    <w:rsid w:val="005A50E8"/>
    <w:rsid w:val="005A5FF8"/>
    <w:rsid w:val="005B24A5"/>
    <w:rsid w:val="005B5A6D"/>
    <w:rsid w:val="005B7D1D"/>
    <w:rsid w:val="005C1517"/>
    <w:rsid w:val="005C656C"/>
    <w:rsid w:val="005C743B"/>
    <w:rsid w:val="005C77B1"/>
    <w:rsid w:val="005E15CF"/>
    <w:rsid w:val="005F0895"/>
    <w:rsid w:val="005F517C"/>
    <w:rsid w:val="005F5FA6"/>
    <w:rsid w:val="00601BEC"/>
    <w:rsid w:val="00610426"/>
    <w:rsid w:val="00626F2F"/>
    <w:rsid w:val="006359B4"/>
    <w:rsid w:val="00645441"/>
    <w:rsid w:val="006502E3"/>
    <w:rsid w:val="00651AED"/>
    <w:rsid w:val="00655119"/>
    <w:rsid w:val="006610C1"/>
    <w:rsid w:val="0066299A"/>
    <w:rsid w:val="00666EE5"/>
    <w:rsid w:val="00673CB2"/>
    <w:rsid w:val="00675DEE"/>
    <w:rsid w:val="00677183"/>
    <w:rsid w:val="00681671"/>
    <w:rsid w:val="00682934"/>
    <w:rsid w:val="00685145"/>
    <w:rsid w:val="00685223"/>
    <w:rsid w:val="00685E0B"/>
    <w:rsid w:val="0069579A"/>
    <w:rsid w:val="006A5164"/>
    <w:rsid w:val="006A6470"/>
    <w:rsid w:val="006B0341"/>
    <w:rsid w:val="006B2827"/>
    <w:rsid w:val="006B42C7"/>
    <w:rsid w:val="006C0C20"/>
    <w:rsid w:val="006C2D96"/>
    <w:rsid w:val="006D2E9D"/>
    <w:rsid w:val="006D569A"/>
    <w:rsid w:val="006E259D"/>
    <w:rsid w:val="006E5EF7"/>
    <w:rsid w:val="00711C50"/>
    <w:rsid w:val="00717E94"/>
    <w:rsid w:val="00721933"/>
    <w:rsid w:val="00722889"/>
    <w:rsid w:val="00725F90"/>
    <w:rsid w:val="007308B6"/>
    <w:rsid w:val="0074177C"/>
    <w:rsid w:val="007422F6"/>
    <w:rsid w:val="00742630"/>
    <w:rsid w:val="00744709"/>
    <w:rsid w:val="00746290"/>
    <w:rsid w:val="0075093B"/>
    <w:rsid w:val="007711B9"/>
    <w:rsid w:val="00777101"/>
    <w:rsid w:val="0078466D"/>
    <w:rsid w:val="007A180A"/>
    <w:rsid w:val="007A4AF2"/>
    <w:rsid w:val="007A5D74"/>
    <w:rsid w:val="007A7562"/>
    <w:rsid w:val="007B0804"/>
    <w:rsid w:val="007B61E1"/>
    <w:rsid w:val="007B7323"/>
    <w:rsid w:val="007B7AA7"/>
    <w:rsid w:val="007C00E4"/>
    <w:rsid w:val="007C06A3"/>
    <w:rsid w:val="007C22BD"/>
    <w:rsid w:val="007C4527"/>
    <w:rsid w:val="007C5445"/>
    <w:rsid w:val="007D4C2A"/>
    <w:rsid w:val="007E16F2"/>
    <w:rsid w:val="007E1DDD"/>
    <w:rsid w:val="007E2BF4"/>
    <w:rsid w:val="007F1803"/>
    <w:rsid w:val="007F1BDC"/>
    <w:rsid w:val="007F6D78"/>
    <w:rsid w:val="008005EB"/>
    <w:rsid w:val="008026B4"/>
    <w:rsid w:val="00805520"/>
    <w:rsid w:val="008057AF"/>
    <w:rsid w:val="0081142C"/>
    <w:rsid w:val="00812155"/>
    <w:rsid w:val="0081653A"/>
    <w:rsid w:val="00822BCF"/>
    <w:rsid w:val="00823F7E"/>
    <w:rsid w:val="0082515E"/>
    <w:rsid w:val="00832606"/>
    <w:rsid w:val="00832A25"/>
    <w:rsid w:val="0084016B"/>
    <w:rsid w:val="00840675"/>
    <w:rsid w:val="00840B06"/>
    <w:rsid w:val="00841A18"/>
    <w:rsid w:val="00842134"/>
    <w:rsid w:val="008426A6"/>
    <w:rsid w:val="00843079"/>
    <w:rsid w:val="008446BC"/>
    <w:rsid w:val="00861DE0"/>
    <w:rsid w:val="00861E50"/>
    <w:rsid w:val="008644E5"/>
    <w:rsid w:val="00876309"/>
    <w:rsid w:val="00876BDD"/>
    <w:rsid w:val="008777DA"/>
    <w:rsid w:val="008832F8"/>
    <w:rsid w:val="00883A5A"/>
    <w:rsid w:val="00884257"/>
    <w:rsid w:val="00886967"/>
    <w:rsid w:val="00890997"/>
    <w:rsid w:val="00894AAF"/>
    <w:rsid w:val="008971A3"/>
    <w:rsid w:val="008A1A5D"/>
    <w:rsid w:val="008A2AAC"/>
    <w:rsid w:val="008B2D3A"/>
    <w:rsid w:val="008B5025"/>
    <w:rsid w:val="008B503A"/>
    <w:rsid w:val="008B74C4"/>
    <w:rsid w:val="008C03BA"/>
    <w:rsid w:val="008C71E6"/>
    <w:rsid w:val="008D2818"/>
    <w:rsid w:val="008D4705"/>
    <w:rsid w:val="008D4823"/>
    <w:rsid w:val="008D559D"/>
    <w:rsid w:val="008E009F"/>
    <w:rsid w:val="008E3124"/>
    <w:rsid w:val="008E48FA"/>
    <w:rsid w:val="008E7688"/>
    <w:rsid w:val="008F166C"/>
    <w:rsid w:val="008F1B0E"/>
    <w:rsid w:val="008F341C"/>
    <w:rsid w:val="008F4DF4"/>
    <w:rsid w:val="0090588D"/>
    <w:rsid w:val="00907772"/>
    <w:rsid w:val="009146B9"/>
    <w:rsid w:val="00923AAE"/>
    <w:rsid w:val="009253FA"/>
    <w:rsid w:val="00936DF1"/>
    <w:rsid w:val="00937216"/>
    <w:rsid w:val="00940255"/>
    <w:rsid w:val="00952D63"/>
    <w:rsid w:val="009555F3"/>
    <w:rsid w:val="0095652A"/>
    <w:rsid w:val="00965D5F"/>
    <w:rsid w:val="00982D1F"/>
    <w:rsid w:val="009869B9"/>
    <w:rsid w:val="009914AB"/>
    <w:rsid w:val="009930A6"/>
    <w:rsid w:val="00995255"/>
    <w:rsid w:val="00996863"/>
    <w:rsid w:val="00996FF1"/>
    <w:rsid w:val="009A2DD3"/>
    <w:rsid w:val="009A50F8"/>
    <w:rsid w:val="009A70B4"/>
    <w:rsid w:val="009D7B23"/>
    <w:rsid w:val="009E7EB3"/>
    <w:rsid w:val="009F5287"/>
    <w:rsid w:val="009F52E6"/>
    <w:rsid w:val="00A0259D"/>
    <w:rsid w:val="00A03F6D"/>
    <w:rsid w:val="00A12711"/>
    <w:rsid w:val="00A23D8E"/>
    <w:rsid w:val="00A2537E"/>
    <w:rsid w:val="00A25BF1"/>
    <w:rsid w:val="00A26EB1"/>
    <w:rsid w:val="00A31C69"/>
    <w:rsid w:val="00A3676B"/>
    <w:rsid w:val="00A375A0"/>
    <w:rsid w:val="00A42405"/>
    <w:rsid w:val="00A42ADD"/>
    <w:rsid w:val="00A4535B"/>
    <w:rsid w:val="00A55C30"/>
    <w:rsid w:val="00A575E7"/>
    <w:rsid w:val="00A63921"/>
    <w:rsid w:val="00A64A2C"/>
    <w:rsid w:val="00A7270C"/>
    <w:rsid w:val="00A73F75"/>
    <w:rsid w:val="00A834B4"/>
    <w:rsid w:val="00A83F61"/>
    <w:rsid w:val="00A859E8"/>
    <w:rsid w:val="00AA2EB1"/>
    <w:rsid w:val="00AA38CF"/>
    <w:rsid w:val="00AA3B0A"/>
    <w:rsid w:val="00AC2000"/>
    <w:rsid w:val="00AC35A8"/>
    <w:rsid w:val="00AD315D"/>
    <w:rsid w:val="00AD4EA6"/>
    <w:rsid w:val="00AD75B6"/>
    <w:rsid w:val="00AE0B0F"/>
    <w:rsid w:val="00AE11EE"/>
    <w:rsid w:val="00AF0769"/>
    <w:rsid w:val="00AF1B0A"/>
    <w:rsid w:val="00AF2E08"/>
    <w:rsid w:val="00AF4C24"/>
    <w:rsid w:val="00B04FF7"/>
    <w:rsid w:val="00B07B21"/>
    <w:rsid w:val="00B123BA"/>
    <w:rsid w:val="00B15A1A"/>
    <w:rsid w:val="00B17BCE"/>
    <w:rsid w:val="00B219C4"/>
    <w:rsid w:val="00B2264B"/>
    <w:rsid w:val="00B2402E"/>
    <w:rsid w:val="00B24833"/>
    <w:rsid w:val="00B26084"/>
    <w:rsid w:val="00B349E1"/>
    <w:rsid w:val="00B355C8"/>
    <w:rsid w:val="00B36A42"/>
    <w:rsid w:val="00B478AD"/>
    <w:rsid w:val="00B50974"/>
    <w:rsid w:val="00B50EE8"/>
    <w:rsid w:val="00B55362"/>
    <w:rsid w:val="00B57B61"/>
    <w:rsid w:val="00B62BEE"/>
    <w:rsid w:val="00B64EC1"/>
    <w:rsid w:val="00B759BC"/>
    <w:rsid w:val="00B77177"/>
    <w:rsid w:val="00B82AF7"/>
    <w:rsid w:val="00B85565"/>
    <w:rsid w:val="00B86425"/>
    <w:rsid w:val="00B9193F"/>
    <w:rsid w:val="00BA15AB"/>
    <w:rsid w:val="00BA4421"/>
    <w:rsid w:val="00BA4763"/>
    <w:rsid w:val="00BA53D7"/>
    <w:rsid w:val="00BA71D1"/>
    <w:rsid w:val="00BB60DE"/>
    <w:rsid w:val="00BC345D"/>
    <w:rsid w:val="00BC4054"/>
    <w:rsid w:val="00BD1776"/>
    <w:rsid w:val="00BD529B"/>
    <w:rsid w:val="00BD599E"/>
    <w:rsid w:val="00BD5CED"/>
    <w:rsid w:val="00BE189B"/>
    <w:rsid w:val="00BE57FF"/>
    <w:rsid w:val="00C03BB1"/>
    <w:rsid w:val="00C06D17"/>
    <w:rsid w:val="00C06EF6"/>
    <w:rsid w:val="00C100E9"/>
    <w:rsid w:val="00C141BC"/>
    <w:rsid w:val="00C16953"/>
    <w:rsid w:val="00C2359E"/>
    <w:rsid w:val="00C27DAE"/>
    <w:rsid w:val="00C30717"/>
    <w:rsid w:val="00C307EB"/>
    <w:rsid w:val="00C41345"/>
    <w:rsid w:val="00C46C4B"/>
    <w:rsid w:val="00C5159C"/>
    <w:rsid w:val="00C528A1"/>
    <w:rsid w:val="00C54E9B"/>
    <w:rsid w:val="00C558B5"/>
    <w:rsid w:val="00C5631D"/>
    <w:rsid w:val="00C614D6"/>
    <w:rsid w:val="00C67312"/>
    <w:rsid w:val="00C67ECA"/>
    <w:rsid w:val="00C67F5E"/>
    <w:rsid w:val="00C718DE"/>
    <w:rsid w:val="00C73896"/>
    <w:rsid w:val="00C77F48"/>
    <w:rsid w:val="00C80E55"/>
    <w:rsid w:val="00C81100"/>
    <w:rsid w:val="00C83961"/>
    <w:rsid w:val="00C85654"/>
    <w:rsid w:val="00C87C66"/>
    <w:rsid w:val="00C927C4"/>
    <w:rsid w:val="00C93A6A"/>
    <w:rsid w:val="00CA38A3"/>
    <w:rsid w:val="00CA62AC"/>
    <w:rsid w:val="00CB07F8"/>
    <w:rsid w:val="00CB0E1C"/>
    <w:rsid w:val="00CB1050"/>
    <w:rsid w:val="00CB1C74"/>
    <w:rsid w:val="00CC4809"/>
    <w:rsid w:val="00CC50D6"/>
    <w:rsid w:val="00CC5C9C"/>
    <w:rsid w:val="00CC6845"/>
    <w:rsid w:val="00CC7B35"/>
    <w:rsid w:val="00CD09B2"/>
    <w:rsid w:val="00CD1FF6"/>
    <w:rsid w:val="00CD3771"/>
    <w:rsid w:val="00CE0520"/>
    <w:rsid w:val="00CE6DDC"/>
    <w:rsid w:val="00CF2A16"/>
    <w:rsid w:val="00D01DD7"/>
    <w:rsid w:val="00D02167"/>
    <w:rsid w:val="00D03041"/>
    <w:rsid w:val="00D05303"/>
    <w:rsid w:val="00D05A89"/>
    <w:rsid w:val="00D05E1C"/>
    <w:rsid w:val="00D06372"/>
    <w:rsid w:val="00D06BDC"/>
    <w:rsid w:val="00D1402F"/>
    <w:rsid w:val="00D207ED"/>
    <w:rsid w:val="00D20844"/>
    <w:rsid w:val="00D20ED3"/>
    <w:rsid w:val="00D263D4"/>
    <w:rsid w:val="00D32F8C"/>
    <w:rsid w:val="00D40A04"/>
    <w:rsid w:val="00D41D7A"/>
    <w:rsid w:val="00D42641"/>
    <w:rsid w:val="00D430FF"/>
    <w:rsid w:val="00D43CD3"/>
    <w:rsid w:val="00D4400A"/>
    <w:rsid w:val="00D55412"/>
    <w:rsid w:val="00D61C2A"/>
    <w:rsid w:val="00D676E6"/>
    <w:rsid w:val="00D70910"/>
    <w:rsid w:val="00D743C2"/>
    <w:rsid w:val="00D74849"/>
    <w:rsid w:val="00D7680C"/>
    <w:rsid w:val="00D76C50"/>
    <w:rsid w:val="00D76FE9"/>
    <w:rsid w:val="00D82394"/>
    <w:rsid w:val="00D82919"/>
    <w:rsid w:val="00D83DD1"/>
    <w:rsid w:val="00D91038"/>
    <w:rsid w:val="00D927A7"/>
    <w:rsid w:val="00DA3895"/>
    <w:rsid w:val="00DA73C3"/>
    <w:rsid w:val="00DB2C6E"/>
    <w:rsid w:val="00DB45D6"/>
    <w:rsid w:val="00DB53FB"/>
    <w:rsid w:val="00DC6D4C"/>
    <w:rsid w:val="00DD52F3"/>
    <w:rsid w:val="00DE6925"/>
    <w:rsid w:val="00E02E99"/>
    <w:rsid w:val="00E038CE"/>
    <w:rsid w:val="00E04800"/>
    <w:rsid w:val="00E1195B"/>
    <w:rsid w:val="00E25C3B"/>
    <w:rsid w:val="00E30251"/>
    <w:rsid w:val="00E33FB5"/>
    <w:rsid w:val="00E37848"/>
    <w:rsid w:val="00E40A35"/>
    <w:rsid w:val="00E453A1"/>
    <w:rsid w:val="00E51623"/>
    <w:rsid w:val="00E53AE1"/>
    <w:rsid w:val="00E54BE7"/>
    <w:rsid w:val="00E61614"/>
    <w:rsid w:val="00E62260"/>
    <w:rsid w:val="00E67CC4"/>
    <w:rsid w:val="00E705E9"/>
    <w:rsid w:val="00E72351"/>
    <w:rsid w:val="00E728BA"/>
    <w:rsid w:val="00E86F3E"/>
    <w:rsid w:val="00E93ADC"/>
    <w:rsid w:val="00E95A8A"/>
    <w:rsid w:val="00E95E32"/>
    <w:rsid w:val="00EA153F"/>
    <w:rsid w:val="00EA50DB"/>
    <w:rsid w:val="00EB2338"/>
    <w:rsid w:val="00EC2EA5"/>
    <w:rsid w:val="00EC3E55"/>
    <w:rsid w:val="00EC4996"/>
    <w:rsid w:val="00EC4E0D"/>
    <w:rsid w:val="00EE0600"/>
    <w:rsid w:val="00EE200C"/>
    <w:rsid w:val="00EE2748"/>
    <w:rsid w:val="00EF1D38"/>
    <w:rsid w:val="00EF2A8D"/>
    <w:rsid w:val="00EF354E"/>
    <w:rsid w:val="00F148EA"/>
    <w:rsid w:val="00F15A75"/>
    <w:rsid w:val="00F16E42"/>
    <w:rsid w:val="00F17896"/>
    <w:rsid w:val="00F206C6"/>
    <w:rsid w:val="00F25E93"/>
    <w:rsid w:val="00F27A42"/>
    <w:rsid w:val="00F31188"/>
    <w:rsid w:val="00F321D4"/>
    <w:rsid w:val="00F445B3"/>
    <w:rsid w:val="00F51186"/>
    <w:rsid w:val="00F52F37"/>
    <w:rsid w:val="00F665C1"/>
    <w:rsid w:val="00F67779"/>
    <w:rsid w:val="00F7501A"/>
    <w:rsid w:val="00F7557F"/>
    <w:rsid w:val="00F81F56"/>
    <w:rsid w:val="00F82437"/>
    <w:rsid w:val="00F8432E"/>
    <w:rsid w:val="00F86C43"/>
    <w:rsid w:val="00F9262B"/>
    <w:rsid w:val="00FA1383"/>
    <w:rsid w:val="00FA5631"/>
    <w:rsid w:val="00FA5750"/>
    <w:rsid w:val="00FB20EB"/>
    <w:rsid w:val="00FB7E7A"/>
    <w:rsid w:val="00FC17C1"/>
    <w:rsid w:val="00FC3E6B"/>
    <w:rsid w:val="00FC41DD"/>
    <w:rsid w:val="00FC796B"/>
    <w:rsid w:val="00FD2926"/>
    <w:rsid w:val="00FD5A6B"/>
    <w:rsid w:val="00FE0284"/>
    <w:rsid w:val="00FE2654"/>
    <w:rsid w:val="00FE3E59"/>
    <w:rsid w:val="00FE604C"/>
    <w:rsid w:val="00FF2651"/>
    <w:rsid w:val="00FF40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B248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24833"/>
    <w:rPr>
      <w:rFonts w:ascii="Tahoma" w:hAnsi="Tahoma"/>
      <w:sz w:val="16"/>
    </w:rPr>
  </w:style>
  <w:style w:type="character" w:styleId="Hyperlink">
    <w:name w:val="Hyperlink"/>
    <w:basedOn w:val="DefaultParagraphFont"/>
    <w:uiPriority w:val="99"/>
    <w:rsid w:val="00580BAC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5F089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664</TotalTime>
  <Pages>19</Pages>
  <Words>432</Words>
  <Characters>2468</Characters>
  <Application>Microsoft Office Word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shop.dbforyou.ru</dc:creator>
  <cp:keywords/>
  <dc:description/>
  <cp:lastModifiedBy>service3</cp:lastModifiedBy>
  <cp:revision>16</cp:revision>
  <dcterms:created xsi:type="dcterms:W3CDTF">2015-08-05T05:19:00Z</dcterms:created>
  <dcterms:modified xsi:type="dcterms:W3CDTF">2017-11-30T07:39:00Z</dcterms:modified>
</cp:coreProperties>
</file>